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FC" w:rsidRDefault="00254DFC" w:rsidP="00F8192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</w:t>
      </w:r>
    </w:p>
    <w:p w:rsidR="00254DFC" w:rsidRDefault="00254DFC" w:rsidP="00F8192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</w:p>
    <w:p w:rsidR="00254DFC" w:rsidRDefault="00254DFC" w:rsidP="00F8192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Каменск-Шахтинский</w:t>
      </w:r>
    </w:p>
    <w:p w:rsidR="00254DFC" w:rsidRDefault="00254DFC" w:rsidP="00F8192F">
      <w:pPr>
        <w:jc w:val="center"/>
        <w:rPr>
          <w:b/>
          <w:bCs/>
        </w:rPr>
      </w:pPr>
    </w:p>
    <w:p w:rsidR="00254DFC" w:rsidRDefault="00254DFC" w:rsidP="00F8192F">
      <w:pPr>
        <w:jc w:val="center"/>
        <w:rPr>
          <w:i/>
          <w:i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254DFC" w:rsidRDefault="00254DFC" w:rsidP="00F8192F"/>
    <w:p w:rsidR="00254DFC" w:rsidRDefault="00254DFC" w:rsidP="00F8192F">
      <w:pPr>
        <w:rPr>
          <w:sz w:val="28"/>
          <w:szCs w:val="28"/>
        </w:rPr>
      </w:pPr>
      <w:r>
        <w:rPr>
          <w:sz w:val="28"/>
          <w:szCs w:val="28"/>
        </w:rPr>
        <w:t xml:space="preserve"> «    »__________  2013 г.                    №                 г. Каменск-Шахтинский</w:t>
      </w:r>
    </w:p>
    <w:p w:rsidR="00254DFC" w:rsidRDefault="00254DFC" w:rsidP="00F8192F">
      <w:pPr>
        <w:rPr>
          <w:sz w:val="28"/>
          <w:szCs w:val="28"/>
        </w:rPr>
      </w:pPr>
    </w:p>
    <w:p w:rsidR="00254DFC" w:rsidRDefault="00254DFC" w:rsidP="00F8192F">
      <w:pPr>
        <w:tabs>
          <w:tab w:val="left" w:pos="300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W w:w="0" w:type="auto"/>
        <w:tblInd w:w="-106" w:type="dxa"/>
        <w:tblLook w:val="01E0"/>
      </w:tblPr>
      <w:tblGrid>
        <w:gridCol w:w="6414"/>
      </w:tblGrid>
      <w:tr w:rsidR="00254DFC">
        <w:trPr>
          <w:trHeight w:val="973"/>
        </w:trPr>
        <w:tc>
          <w:tcPr>
            <w:tcW w:w="6414" w:type="dxa"/>
          </w:tcPr>
          <w:p w:rsidR="00254DFC" w:rsidRDefault="00254DFC" w:rsidP="002E2761">
            <w:pPr>
              <w:rPr>
                <w:lang w:eastAsia="en-US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  <w:lang w:eastAsia="en-US"/>
              </w:rPr>
              <w:t>муниципальной программы</w:t>
            </w:r>
          </w:p>
          <w:p w:rsidR="00254DFC" w:rsidRDefault="00254DFC" w:rsidP="002E2761">
            <w:pPr>
              <w:rPr>
                <w:sz w:val="18"/>
                <w:szCs w:val="18"/>
              </w:rPr>
            </w:pPr>
            <w:r>
              <w:rPr>
                <w:sz w:val="28"/>
                <w:szCs w:val="28"/>
                <w:lang w:eastAsia="en-US"/>
              </w:rPr>
              <w:t>«Развитие физической культуры и массового  спорта в городе Каменск-Шахтинский на 2014-2020 годы»</w:t>
            </w:r>
          </w:p>
        </w:tc>
      </w:tr>
    </w:tbl>
    <w:p w:rsidR="00254DFC" w:rsidRDefault="00254DFC" w:rsidP="00F8192F">
      <w:pPr>
        <w:rPr>
          <w:sz w:val="18"/>
          <w:szCs w:val="18"/>
        </w:rPr>
      </w:pPr>
    </w:p>
    <w:p w:rsidR="00254DFC" w:rsidRDefault="00254DFC" w:rsidP="00F8192F">
      <w:pPr>
        <w:rPr>
          <w:sz w:val="28"/>
          <w:szCs w:val="28"/>
        </w:rPr>
      </w:pPr>
    </w:p>
    <w:p w:rsidR="00254DFC" w:rsidRDefault="00254DFC" w:rsidP="00F8192F">
      <w:pPr>
        <w:rPr>
          <w:sz w:val="28"/>
          <w:szCs w:val="28"/>
        </w:rPr>
      </w:pPr>
    </w:p>
    <w:p w:rsidR="00254DFC" w:rsidRDefault="00254DFC" w:rsidP="00F8192F">
      <w:pPr>
        <w:rPr>
          <w:sz w:val="28"/>
          <w:szCs w:val="28"/>
        </w:rPr>
      </w:pPr>
    </w:p>
    <w:p w:rsidR="00254DFC" w:rsidRDefault="00254DFC" w:rsidP="00F8192F">
      <w:pPr>
        <w:rPr>
          <w:sz w:val="18"/>
          <w:szCs w:val="18"/>
        </w:rPr>
      </w:pPr>
    </w:p>
    <w:p w:rsidR="00254DFC" w:rsidRDefault="00254DFC" w:rsidP="00F819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города  от 00.00.2013 </w:t>
      </w:r>
      <w:r>
        <w:rPr>
          <w:sz w:val="28"/>
          <w:szCs w:val="28"/>
        </w:rPr>
        <w:sym w:font="Times New Roman" w:char="2116"/>
      </w:r>
      <w:r>
        <w:rPr>
          <w:sz w:val="28"/>
          <w:szCs w:val="28"/>
        </w:rPr>
        <w:t xml:space="preserve"> 00 «</w:t>
      </w:r>
      <w:r>
        <w:rPr>
          <w:color w:val="000000"/>
          <w:sz w:val="28"/>
          <w:szCs w:val="28"/>
          <w:lang w:eastAsia="en-US"/>
        </w:rPr>
        <w:t>Об утверждении порядка разработки, реализации и оценки эффективности муниципальных программ города Каменск-Шахтинский</w:t>
      </w:r>
      <w:r>
        <w:rPr>
          <w:sz w:val="28"/>
          <w:szCs w:val="28"/>
        </w:rPr>
        <w:t>», постановлением Администрации города от 19.08.2013 № 1440 «</w:t>
      </w:r>
      <w:r>
        <w:rPr>
          <w:sz w:val="28"/>
          <w:szCs w:val="28"/>
          <w:lang w:eastAsia="en-US"/>
        </w:rPr>
        <w:t>Об утверждении перечня муниципальных программ города Каменск-Шахтинский»</w:t>
      </w:r>
      <w:r>
        <w:rPr>
          <w:sz w:val="28"/>
          <w:szCs w:val="28"/>
        </w:rPr>
        <w:t>,-</w:t>
      </w:r>
    </w:p>
    <w:p w:rsidR="00254DFC" w:rsidRDefault="00254DFC" w:rsidP="00F819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4DFC" w:rsidRDefault="00254DFC" w:rsidP="00F8192F">
      <w:pPr>
        <w:jc w:val="center"/>
        <w:rPr>
          <w:sz w:val="28"/>
          <w:szCs w:val="28"/>
        </w:rPr>
      </w:pP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ТАНО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ЯЮ:</w:t>
      </w:r>
    </w:p>
    <w:p w:rsidR="00254DFC" w:rsidRDefault="00254DFC" w:rsidP="00F8192F">
      <w:pPr>
        <w:ind w:firstLine="709"/>
        <w:jc w:val="both"/>
        <w:rPr>
          <w:spacing w:val="-8"/>
          <w:sz w:val="28"/>
          <w:szCs w:val="28"/>
        </w:rPr>
      </w:pPr>
    </w:p>
    <w:p w:rsidR="00254DFC" w:rsidRDefault="00254DFC" w:rsidP="00F8192F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8"/>
          <w:sz w:val="28"/>
          <w:szCs w:val="28"/>
        </w:rPr>
        <w:t>1. Утвердить муниципальную программу</w:t>
      </w:r>
      <w:r>
        <w:rPr>
          <w:sz w:val="28"/>
          <w:szCs w:val="28"/>
        </w:rPr>
        <w:t xml:space="preserve"> </w:t>
      </w:r>
      <w:r w:rsidRPr="000E6A94">
        <w:rPr>
          <w:sz w:val="28"/>
          <w:szCs w:val="28"/>
        </w:rPr>
        <w:t>«</w:t>
      </w:r>
      <w:r w:rsidRPr="001A3808">
        <w:rPr>
          <w:sz w:val="28"/>
          <w:szCs w:val="28"/>
        </w:rPr>
        <w:t>Р</w:t>
      </w:r>
      <w:r>
        <w:rPr>
          <w:sz w:val="28"/>
          <w:szCs w:val="28"/>
        </w:rPr>
        <w:t xml:space="preserve">азвитие физической культуры и массового спорта </w:t>
      </w:r>
      <w:r w:rsidRPr="001A3808">
        <w:rPr>
          <w:sz w:val="28"/>
          <w:szCs w:val="28"/>
        </w:rPr>
        <w:t>в городе Каменск</w:t>
      </w:r>
      <w:r>
        <w:rPr>
          <w:sz w:val="28"/>
          <w:szCs w:val="28"/>
        </w:rPr>
        <w:t xml:space="preserve">-Шахтинский на </w:t>
      </w:r>
      <w:r w:rsidRPr="000E6A94">
        <w:rPr>
          <w:sz w:val="28"/>
          <w:szCs w:val="28"/>
        </w:rPr>
        <w:t>201</w:t>
      </w:r>
      <w:r>
        <w:rPr>
          <w:sz w:val="28"/>
          <w:szCs w:val="28"/>
        </w:rPr>
        <w:t>4-2020</w:t>
      </w:r>
      <w:r w:rsidRPr="000E6A94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согласно приложению № 1 к настоящему постановлению</w:t>
      </w:r>
      <w:r>
        <w:rPr>
          <w:spacing w:val="-4"/>
          <w:sz w:val="28"/>
          <w:szCs w:val="28"/>
        </w:rPr>
        <w:t>.</w:t>
      </w:r>
    </w:p>
    <w:p w:rsidR="00254DFC" w:rsidRDefault="00254DFC" w:rsidP="00F819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pacing w:val="-4"/>
          <w:sz w:val="28"/>
          <w:szCs w:val="28"/>
        </w:rPr>
        <w:t>2. </w:t>
      </w:r>
      <w:r>
        <w:rPr>
          <w:sz w:val="28"/>
          <w:szCs w:val="28"/>
          <w:lang w:eastAsia="en-US"/>
        </w:rPr>
        <w:t>Признать утратившим</w:t>
      </w:r>
      <w:r>
        <w:rPr>
          <w:sz w:val="28"/>
          <w:szCs w:val="28"/>
        </w:rPr>
        <w:t xml:space="preserve"> силу постановления Администрации города по перечню согласно приложению № 2 к настоящему постановлению с 01 января 2014 года</w:t>
      </w:r>
      <w:r>
        <w:rPr>
          <w:sz w:val="28"/>
          <w:szCs w:val="28"/>
          <w:lang w:eastAsia="en-US"/>
        </w:rPr>
        <w:t>.</w:t>
      </w:r>
    </w:p>
    <w:p w:rsidR="00254DFC" w:rsidRDefault="00254DFC" w:rsidP="00F8192F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color w:val="000000"/>
          <w:sz w:val="28"/>
          <w:szCs w:val="28"/>
          <w:lang w:eastAsia="en-US"/>
        </w:rPr>
        <w:t xml:space="preserve"> Настоящее постановление </w:t>
      </w:r>
      <w:r>
        <w:rPr>
          <w:sz w:val="28"/>
          <w:szCs w:val="28"/>
        </w:rPr>
        <w:t>вступает в силу с 1 января 2014 года.</w:t>
      </w:r>
    </w:p>
    <w:p w:rsidR="00254DFC" w:rsidRDefault="00254DFC" w:rsidP="00F81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выполнением постановления возложить на первого заместителя Главы Администрации города В.Н. Ковалева.</w:t>
      </w:r>
    </w:p>
    <w:p w:rsidR="00254DFC" w:rsidRDefault="00254DFC" w:rsidP="00F8192F">
      <w:pPr>
        <w:ind w:left="-180" w:firstLine="900"/>
        <w:jc w:val="center"/>
        <w:rPr>
          <w:sz w:val="28"/>
          <w:szCs w:val="28"/>
        </w:rPr>
      </w:pPr>
    </w:p>
    <w:p w:rsidR="00254DFC" w:rsidRDefault="00254DFC" w:rsidP="00F8192F">
      <w:pPr>
        <w:ind w:left="-180" w:firstLine="900"/>
        <w:jc w:val="center"/>
        <w:rPr>
          <w:sz w:val="28"/>
          <w:szCs w:val="28"/>
        </w:rPr>
      </w:pPr>
    </w:p>
    <w:p w:rsidR="00254DFC" w:rsidRDefault="00254DFC" w:rsidP="00F8192F">
      <w:pPr>
        <w:ind w:left="-180" w:firstLine="900"/>
        <w:jc w:val="center"/>
        <w:rPr>
          <w:sz w:val="28"/>
          <w:szCs w:val="28"/>
        </w:rPr>
      </w:pPr>
      <w:r>
        <w:rPr>
          <w:sz w:val="28"/>
          <w:szCs w:val="28"/>
        </w:rPr>
        <w:t>Мэр города                                              А.Н. Харин</w:t>
      </w:r>
    </w:p>
    <w:p w:rsidR="00254DFC" w:rsidRDefault="00254DFC" w:rsidP="00F8192F">
      <w:pPr>
        <w:ind w:firstLine="698"/>
        <w:jc w:val="center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Default="00254DFC" w:rsidP="00F8192F">
      <w:pPr>
        <w:jc w:val="right"/>
        <w:rPr>
          <w:sz w:val="28"/>
          <w:szCs w:val="28"/>
        </w:rPr>
      </w:pPr>
    </w:p>
    <w:p w:rsidR="00254DFC" w:rsidRPr="00B4645C" w:rsidRDefault="00254DFC" w:rsidP="00C0498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 xml:space="preserve">                                                                          </w:t>
      </w:r>
      <w:r w:rsidRPr="00B4645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№1 </w:t>
      </w:r>
    </w:p>
    <w:p w:rsidR="00254DFC" w:rsidRPr="00B4645C" w:rsidRDefault="00254DFC" w:rsidP="00C0498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4645C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к </w:t>
      </w:r>
      <w:r w:rsidRPr="00B4645C">
        <w:rPr>
          <w:sz w:val="28"/>
          <w:szCs w:val="28"/>
        </w:rPr>
        <w:t xml:space="preserve">постановлению </w:t>
      </w:r>
    </w:p>
    <w:p w:rsidR="00254DFC" w:rsidRPr="00B4645C" w:rsidRDefault="00254DFC" w:rsidP="00C0498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4645C">
        <w:rPr>
          <w:sz w:val="28"/>
          <w:szCs w:val="28"/>
        </w:rPr>
        <w:t xml:space="preserve">                                                                                             Администрации города</w:t>
      </w:r>
    </w:p>
    <w:p w:rsidR="00254DFC" w:rsidRDefault="00254DFC" w:rsidP="00C0498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от</w:t>
      </w:r>
      <w:r w:rsidRPr="00B4645C">
        <w:rPr>
          <w:sz w:val="28"/>
          <w:szCs w:val="28"/>
        </w:rPr>
        <w:t xml:space="preserve"> </w:t>
      </w:r>
    </w:p>
    <w:p w:rsidR="00254DFC" w:rsidRDefault="00254DFC" w:rsidP="00C0498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№ </w:t>
      </w:r>
    </w:p>
    <w:p w:rsidR="00254DFC" w:rsidRDefault="00254DFC" w:rsidP="00C049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4DFC" w:rsidRPr="00532B9B" w:rsidRDefault="00254DFC" w:rsidP="00843F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0E6A94">
        <w:rPr>
          <w:sz w:val="28"/>
          <w:szCs w:val="28"/>
        </w:rPr>
        <w:t xml:space="preserve"> «</w:t>
      </w:r>
      <w:r w:rsidRPr="001A3808">
        <w:rPr>
          <w:sz w:val="28"/>
          <w:szCs w:val="28"/>
        </w:rPr>
        <w:t>Р</w:t>
      </w:r>
      <w:r>
        <w:rPr>
          <w:sz w:val="28"/>
          <w:szCs w:val="28"/>
        </w:rPr>
        <w:t xml:space="preserve">азвитие физической культуры и массового спорта </w:t>
      </w:r>
      <w:r w:rsidRPr="001A3808">
        <w:rPr>
          <w:sz w:val="28"/>
          <w:szCs w:val="28"/>
        </w:rPr>
        <w:t>в городе Каменск</w:t>
      </w:r>
      <w:r>
        <w:rPr>
          <w:sz w:val="28"/>
          <w:szCs w:val="28"/>
        </w:rPr>
        <w:t xml:space="preserve">-Шахтинский на </w:t>
      </w:r>
      <w:r w:rsidRPr="000E6A94">
        <w:rPr>
          <w:sz w:val="28"/>
          <w:szCs w:val="28"/>
        </w:rPr>
        <w:t>201</w:t>
      </w:r>
      <w:r>
        <w:rPr>
          <w:sz w:val="28"/>
          <w:szCs w:val="28"/>
        </w:rPr>
        <w:t>4-2020</w:t>
      </w:r>
      <w:r w:rsidRPr="000E6A94">
        <w:rPr>
          <w:sz w:val="28"/>
          <w:szCs w:val="28"/>
        </w:rPr>
        <w:t xml:space="preserve"> годы»</w:t>
      </w:r>
    </w:p>
    <w:p w:rsidR="00254DFC" w:rsidRPr="00532B9B" w:rsidRDefault="00254DFC" w:rsidP="00C0498C">
      <w:pPr>
        <w:rPr>
          <w:sz w:val="28"/>
          <w:szCs w:val="28"/>
        </w:rPr>
      </w:pPr>
      <w:r w:rsidRPr="00532B9B"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254DFC" w:rsidRDefault="00254DFC" w:rsidP="00C0498C">
      <w:pPr>
        <w:jc w:val="center"/>
        <w:rPr>
          <w:sz w:val="28"/>
          <w:szCs w:val="28"/>
        </w:rPr>
      </w:pPr>
      <w:r w:rsidRPr="00B4645C">
        <w:rPr>
          <w:sz w:val="28"/>
          <w:szCs w:val="28"/>
        </w:rPr>
        <w:t>Паспорт </w:t>
      </w:r>
    </w:p>
    <w:p w:rsidR="00254DFC" w:rsidRDefault="00254DFC" w:rsidP="00CC08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B4645C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0E6A94">
        <w:rPr>
          <w:sz w:val="28"/>
          <w:szCs w:val="28"/>
        </w:rPr>
        <w:t xml:space="preserve"> «</w:t>
      </w:r>
      <w:r w:rsidRPr="001A3808">
        <w:rPr>
          <w:sz w:val="28"/>
          <w:szCs w:val="28"/>
        </w:rPr>
        <w:t>Р</w:t>
      </w:r>
      <w:r>
        <w:rPr>
          <w:sz w:val="28"/>
          <w:szCs w:val="28"/>
        </w:rPr>
        <w:t xml:space="preserve">азвитие физической культуры и массового спорта </w:t>
      </w:r>
      <w:r w:rsidRPr="001A3808">
        <w:rPr>
          <w:sz w:val="28"/>
          <w:szCs w:val="28"/>
        </w:rPr>
        <w:t>в городе Каменск</w:t>
      </w:r>
      <w:r>
        <w:rPr>
          <w:sz w:val="28"/>
          <w:szCs w:val="28"/>
        </w:rPr>
        <w:t xml:space="preserve">-Шахтинский на </w:t>
      </w:r>
      <w:r w:rsidRPr="000E6A94">
        <w:rPr>
          <w:sz w:val="28"/>
          <w:szCs w:val="28"/>
        </w:rPr>
        <w:t>201</w:t>
      </w:r>
      <w:r>
        <w:rPr>
          <w:sz w:val="28"/>
          <w:szCs w:val="28"/>
        </w:rPr>
        <w:t>4-2020</w:t>
      </w:r>
      <w:r w:rsidRPr="000E6A94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(далее – муниципальная программа)</w:t>
      </w:r>
    </w:p>
    <w:p w:rsidR="00254DFC" w:rsidRDefault="00254DFC" w:rsidP="00C0498C">
      <w:pPr>
        <w:jc w:val="center"/>
        <w:rPr>
          <w:sz w:val="28"/>
          <w:szCs w:val="28"/>
        </w:rPr>
      </w:pP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7020"/>
      </w:tblGrid>
      <w:tr w:rsidR="00254DFC" w:rsidRPr="00532B9B">
        <w:tc>
          <w:tcPr>
            <w:tcW w:w="2160" w:type="dxa"/>
          </w:tcPr>
          <w:p w:rsidR="00254DFC" w:rsidRPr="00532B9B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</w:t>
            </w:r>
            <w:r w:rsidRPr="00532B9B">
              <w:rPr>
                <w:sz w:val="28"/>
                <w:szCs w:val="28"/>
              </w:rPr>
              <w:t>рограммы</w:t>
            </w:r>
          </w:p>
        </w:tc>
        <w:tc>
          <w:tcPr>
            <w:tcW w:w="7020" w:type="dxa"/>
          </w:tcPr>
          <w:p w:rsidR="00254DFC" w:rsidRPr="00EA3101" w:rsidRDefault="00254DFC" w:rsidP="00760F4D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Отдел по физической культуре, спорту,  вопросам здравоохранения и молодежной политике Администрации города</w:t>
            </w: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(далее – Отдел ФКСЗМ)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2E2761">
            <w:pPr>
              <w:jc w:val="both"/>
            </w:pPr>
            <w:r>
              <w:rPr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7020" w:type="dxa"/>
          </w:tcPr>
          <w:p w:rsidR="00254DFC" w:rsidRDefault="00254DFC" w:rsidP="002E2761">
            <w:pPr>
              <w:ind w:firstLine="459"/>
              <w:jc w:val="center"/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20" w:type="dxa"/>
          </w:tcPr>
          <w:p w:rsidR="00254DFC" w:rsidRPr="00980F72" w:rsidRDefault="00254DFC" w:rsidP="005B4EB4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 Отдел образования Администрации  г. Каменск-Шахтинского (далее – ОО);</w:t>
            </w:r>
          </w:p>
          <w:p w:rsidR="00254DFC" w:rsidRPr="005B4EB4" w:rsidRDefault="00254DFC" w:rsidP="005B4EB4">
            <w:pPr>
              <w:pStyle w:val="Heading3"/>
              <w:spacing w:before="0" w:after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4EB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Территориальная  избирательная комиссия г. Каменск – Шахтинский (далее - </w:t>
            </w:r>
            <w:r w:rsidRPr="005B4EB4">
              <w:rPr>
                <w:rFonts w:ascii="Times New Roman" w:hAnsi="Times New Roman" w:cs="Times New Roman"/>
                <w:b w:val="0"/>
                <w:bCs w:val="0"/>
              </w:rPr>
              <w:t xml:space="preserve">ТИК  </w:t>
            </w:r>
            <w:r w:rsidRPr="005B4EB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г. Каменск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</w:t>
            </w:r>
            <w:r w:rsidRPr="005B4EB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Шахтинский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);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Отдел культуры Администрации города  Каменска-Шахтинского (далее –  ОК);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Администрация города Каменск – Шахтинский;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-муниципальное бюджетное учреждение-средство массовой информации  «Каменская городская редакция телерадиовещания» (далее -  МБУ СМИ Каменск- ТР);</w:t>
            </w:r>
          </w:p>
          <w:p w:rsidR="00254DFC" w:rsidRDefault="00254DFC" w:rsidP="00C0498C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-муниципальное бюджетное учреждение города Каменск-Шахтинский «Спортивный комплекс «Прогресс»;</w:t>
            </w:r>
          </w:p>
          <w:p w:rsidR="00254DFC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</w:t>
            </w:r>
            <w:r w:rsidRPr="00A0461B">
              <w:rPr>
                <w:sz w:val="28"/>
                <w:szCs w:val="28"/>
              </w:rPr>
              <w:t xml:space="preserve">осударственное </w:t>
            </w:r>
            <w:r>
              <w:rPr>
                <w:sz w:val="28"/>
                <w:szCs w:val="28"/>
              </w:rPr>
              <w:t xml:space="preserve">казенное </w:t>
            </w:r>
            <w:r w:rsidRPr="00A0461B">
              <w:rPr>
                <w:sz w:val="28"/>
                <w:szCs w:val="28"/>
              </w:rPr>
              <w:t xml:space="preserve">учреждение </w:t>
            </w:r>
            <w:r>
              <w:rPr>
                <w:sz w:val="28"/>
                <w:szCs w:val="28"/>
              </w:rPr>
              <w:t>«Ц</w:t>
            </w:r>
            <w:r w:rsidRPr="00A0461B">
              <w:rPr>
                <w:sz w:val="28"/>
                <w:szCs w:val="28"/>
              </w:rPr>
              <w:t>ен</w:t>
            </w:r>
            <w:r>
              <w:rPr>
                <w:sz w:val="28"/>
                <w:szCs w:val="28"/>
              </w:rPr>
              <w:t xml:space="preserve">тр занятости населения  города  Каменск – Шахтинский» (далее – </w:t>
            </w:r>
            <w:r>
              <w:t>ЦЗН)</w:t>
            </w:r>
            <w:r w:rsidRPr="00A0461B">
              <w:rPr>
                <w:sz w:val="28"/>
                <w:szCs w:val="28"/>
              </w:rPr>
              <w:t>;</w:t>
            </w:r>
          </w:p>
          <w:p w:rsidR="00254DFC" w:rsidRDefault="00254DFC" w:rsidP="00C0498C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молодежный совет при Каменск-</w:t>
            </w:r>
            <w:r w:rsidRPr="00A0461B">
              <w:rPr>
                <w:sz w:val="28"/>
                <w:szCs w:val="28"/>
              </w:rPr>
              <w:t>Шахтинской городской Думе</w:t>
            </w:r>
            <w:r>
              <w:rPr>
                <w:sz w:val="28"/>
                <w:szCs w:val="28"/>
              </w:rPr>
              <w:t>;</w:t>
            </w:r>
          </w:p>
          <w:p w:rsidR="00254DFC" w:rsidRPr="00A5767C" w:rsidRDefault="00254DFC" w:rsidP="00A5767C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A5767C">
              <w:rPr>
                <w:sz w:val="28"/>
                <w:szCs w:val="28"/>
              </w:rPr>
              <w:t xml:space="preserve">- </w:t>
            </w:r>
            <w:r w:rsidRPr="00793E62">
              <w:rPr>
                <w:sz w:val="28"/>
                <w:szCs w:val="28"/>
              </w:rPr>
              <w:t>отдел жилищно-коммунального комплекса</w:t>
            </w:r>
            <w:r>
              <w:rPr>
                <w:sz w:val="28"/>
                <w:szCs w:val="28"/>
              </w:rPr>
              <w:t xml:space="preserve"> </w:t>
            </w:r>
            <w:r w:rsidRPr="00793E62">
              <w:rPr>
                <w:sz w:val="28"/>
                <w:szCs w:val="28"/>
              </w:rPr>
              <w:t xml:space="preserve"> Администрации     г. Каменска-Шахтинского</w:t>
            </w:r>
            <w:r>
              <w:rPr>
                <w:sz w:val="28"/>
                <w:szCs w:val="28"/>
              </w:rPr>
              <w:t xml:space="preserve"> (далее ОЖКК)</w:t>
            </w:r>
            <w:r w:rsidRPr="00793E62">
              <w:rPr>
                <w:sz w:val="28"/>
                <w:szCs w:val="28"/>
              </w:rPr>
              <w:t xml:space="preserve">; </w:t>
            </w:r>
          </w:p>
          <w:p w:rsidR="00254DFC" w:rsidRPr="005B4EB4" w:rsidRDefault="00254DFC" w:rsidP="00C0498C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молодежный совет при Каменск-</w:t>
            </w:r>
            <w:r w:rsidRPr="00A0461B">
              <w:rPr>
                <w:sz w:val="28"/>
                <w:szCs w:val="28"/>
              </w:rPr>
              <w:t>Шахтинской город</w:t>
            </w:r>
            <w:r>
              <w:rPr>
                <w:sz w:val="28"/>
                <w:szCs w:val="28"/>
              </w:rPr>
              <w:t>ской Думе;</w:t>
            </w:r>
            <w:r w:rsidRPr="00A0461B">
              <w:rPr>
                <w:sz w:val="28"/>
                <w:szCs w:val="28"/>
              </w:rPr>
              <w:t xml:space="preserve">  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Отдел МВД России по городу Каменск-Шахтинскому</w:t>
            </w:r>
            <w:r>
              <w:rPr>
                <w:sz w:val="28"/>
                <w:szCs w:val="28"/>
              </w:rPr>
              <w:t xml:space="preserve"> (далее - ОВД)</w:t>
            </w:r>
            <w:r w:rsidRPr="00980F72">
              <w:rPr>
                <w:sz w:val="28"/>
                <w:szCs w:val="28"/>
              </w:rPr>
              <w:t>;</w:t>
            </w:r>
          </w:p>
          <w:p w:rsidR="00254DFC" w:rsidRDefault="00254DFC" w:rsidP="00C0498C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организации на конкурсной основе;</w:t>
            </w:r>
          </w:p>
          <w:p w:rsidR="00254DFC" w:rsidRPr="00994F75" w:rsidRDefault="00254DFC" w:rsidP="00994F75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начально-профессиональные, средне-специальные и высшие учебные заведения (далее – ССУЗы, ВУЗы); </w:t>
            </w:r>
          </w:p>
          <w:p w:rsidR="00254DFC" w:rsidRPr="00D749B2" w:rsidRDefault="00254DFC" w:rsidP="00760F4D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 Отдел по жилищно-коммунального комплекса Адми</w:t>
            </w:r>
            <w:r>
              <w:rPr>
                <w:sz w:val="28"/>
                <w:szCs w:val="28"/>
              </w:rPr>
              <w:t>нистрации города (далее – ОЖКК)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20" w:type="dxa"/>
          </w:tcPr>
          <w:p w:rsidR="00254DFC" w:rsidRDefault="00254DFC" w:rsidP="005B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«</w:t>
            </w:r>
            <w:r w:rsidRPr="004F3BE1">
              <w:rPr>
                <w:sz w:val="28"/>
                <w:szCs w:val="28"/>
              </w:rPr>
              <w:t>Управление  развитием  отрасли  физической   культуры   и   спорта</w:t>
            </w:r>
            <w:r>
              <w:rPr>
                <w:sz w:val="28"/>
                <w:szCs w:val="28"/>
              </w:rPr>
              <w:t>»,</w:t>
            </w:r>
          </w:p>
          <w:p w:rsidR="00254DFC" w:rsidRDefault="00254DFC" w:rsidP="005B4EB4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«</w:t>
            </w:r>
            <w:r w:rsidRPr="000B7D12">
              <w:rPr>
                <w:rFonts w:ascii="Times New Roman CYR" w:hAnsi="Times New Roman CYR" w:cs="Times New Roman CYR"/>
                <w:sz w:val="28"/>
                <w:szCs w:val="28"/>
              </w:rPr>
              <w:t xml:space="preserve"> 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заданиями»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 w:rsidRPr="00917BC1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  <w:p w:rsidR="00254DFC" w:rsidRDefault="00254DFC" w:rsidP="005B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</w:t>
            </w:r>
            <w:r w:rsidRPr="000B7D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  <w:r w:rsidRPr="000B7D12">
              <w:rPr>
                <w:sz w:val="28"/>
                <w:szCs w:val="28"/>
              </w:rPr>
              <w:t xml:space="preserve">«Выполнение функций муниципальным бюджетным учреждением города Каменск-Шахтинский «Спортивный комплекс </w:t>
            </w:r>
            <w:r w:rsidRPr="000B7D12">
              <w:rPr>
                <w:rFonts w:ascii="13" w:hAnsi="13" w:cs="13"/>
                <w:sz w:val="28"/>
                <w:szCs w:val="28"/>
              </w:rPr>
              <w:t>«Прогресс»</w:t>
            </w:r>
            <w:r w:rsidRPr="000B7D12">
              <w:rPr>
                <w:sz w:val="28"/>
                <w:szCs w:val="28"/>
              </w:rPr>
              <w:t>, в том числе по оказанию муниципальных услуг в соответствии с установленным муниципальным заданием»</w:t>
            </w:r>
            <w:r>
              <w:rPr>
                <w:sz w:val="28"/>
                <w:szCs w:val="28"/>
              </w:rPr>
              <w:t>,</w:t>
            </w:r>
          </w:p>
          <w:p w:rsidR="00254DFC" w:rsidRPr="00980F72" w:rsidRDefault="00254DFC" w:rsidP="005B4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4 «</w:t>
            </w:r>
            <w:r w:rsidRPr="00A0461B">
              <w:rPr>
                <w:sz w:val="28"/>
                <w:szCs w:val="28"/>
              </w:rPr>
              <w:t>Молодежь города Камен</w:t>
            </w:r>
            <w:r>
              <w:rPr>
                <w:sz w:val="28"/>
                <w:szCs w:val="28"/>
              </w:rPr>
              <w:t xml:space="preserve">ска на 2014–2020 </w:t>
            </w:r>
            <w:r w:rsidRPr="00A0461B">
              <w:rPr>
                <w:sz w:val="28"/>
                <w:szCs w:val="28"/>
              </w:rPr>
              <w:t>годы»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2E2761">
            <w:pPr>
              <w:jc w:val="both"/>
            </w:pPr>
            <w:r>
              <w:rPr>
                <w:sz w:val="28"/>
                <w:szCs w:val="28"/>
              </w:rPr>
              <w:t xml:space="preserve">Программно-целевые инструменты муниципальной программы </w:t>
            </w:r>
          </w:p>
        </w:tc>
        <w:tc>
          <w:tcPr>
            <w:tcW w:w="7020" w:type="dxa"/>
          </w:tcPr>
          <w:p w:rsidR="00254DFC" w:rsidRDefault="00254DFC" w:rsidP="002E2761">
            <w:pPr>
              <w:autoSpaceDE w:val="0"/>
              <w:autoSpaceDN w:val="0"/>
              <w:adjustRightInd w:val="0"/>
              <w:ind w:firstLine="600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020" w:type="dxa"/>
          </w:tcPr>
          <w:p w:rsidR="00254DFC" w:rsidRPr="00980F72" w:rsidRDefault="00254DFC" w:rsidP="00C0498C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Создание условий для укрепления здоровья жителей города Каменск-Шахтинского путем развития инфраструктуры спорта, популяризации массового и профессионального спорта (включая спорт высших достижений) и приобщения различных слоев общества к регулярным занятиям физической культурой и спортом, удовлетворения потребности населения в получении доступного и качественного дополнительного образования, создание оптимальных условий для развития футбола как социального явления с </w:t>
            </w:r>
            <w:r>
              <w:rPr>
                <w:sz w:val="28"/>
                <w:szCs w:val="28"/>
              </w:rPr>
              <w:t>особой общественной значимостью</w:t>
            </w:r>
          </w:p>
          <w:p w:rsidR="00254DFC" w:rsidRPr="004722E4" w:rsidRDefault="00254DFC" w:rsidP="00917BC1">
            <w:pPr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20" w:type="dxa"/>
          </w:tcPr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1. Формирование у жителей города навыков здорового образа жизни, воспитание осознанной потребности в физическом совершенствовании.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2. Увеличение численности граждан, активно занимающихся физической культурой и спортом.</w:t>
            </w:r>
          </w:p>
          <w:p w:rsidR="00254DFC" w:rsidRPr="00980F72" w:rsidRDefault="00254DFC" w:rsidP="00A902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3. Обеспечение условий для организации и проведения календарных спортивно-массовых</w:t>
            </w:r>
            <w:r>
              <w:rPr>
                <w:sz w:val="28"/>
                <w:szCs w:val="28"/>
              </w:rPr>
              <w:t xml:space="preserve"> и оздоровительных</w:t>
            </w:r>
            <w:r w:rsidRPr="00980F72">
              <w:rPr>
                <w:sz w:val="28"/>
                <w:szCs w:val="28"/>
              </w:rPr>
              <w:t xml:space="preserve"> мероприятий по различным видам спорта </w:t>
            </w:r>
            <w:r>
              <w:rPr>
                <w:sz w:val="28"/>
                <w:szCs w:val="28"/>
              </w:rPr>
              <w:t xml:space="preserve">среди </w:t>
            </w:r>
            <w:r w:rsidRPr="00980F72">
              <w:rPr>
                <w:sz w:val="28"/>
                <w:szCs w:val="28"/>
              </w:rPr>
              <w:t>различных категорий граждан города, в том числе инвалидов.</w:t>
            </w:r>
          </w:p>
          <w:p w:rsidR="00254DFC" w:rsidRPr="00980F72" w:rsidRDefault="00254DFC" w:rsidP="00AC62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  <w:r w:rsidRPr="00980F72">
              <w:rPr>
                <w:sz w:val="28"/>
                <w:szCs w:val="28"/>
              </w:rPr>
              <w:t>. Обеспечение условий для развития спорта высших достижений</w:t>
            </w:r>
            <w:r>
              <w:rPr>
                <w:sz w:val="28"/>
                <w:szCs w:val="28"/>
              </w:rPr>
              <w:t xml:space="preserve"> и </w:t>
            </w:r>
            <w:r w:rsidRPr="00980F72">
              <w:rPr>
                <w:sz w:val="28"/>
                <w:szCs w:val="28"/>
              </w:rPr>
              <w:t>детско-юношеского спорта.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Pr="00980F72">
              <w:rPr>
                <w:sz w:val="28"/>
                <w:szCs w:val="28"/>
              </w:rPr>
              <w:t>. Повышение профессиональной компетентности специалистов по физической культуре и спорту.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  <w:r w:rsidRPr="00980F72">
              <w:rPr>
                <w:sz w:val="28"/>
                <w:szCs w:val="28"/>
              </w:rPr>
              <w:t>. Сохранение, развитие и эффективное использование материально-технической базы физической культуры и спорта города Каменск-Шахтинского.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</w:t>
            </w:r>
            <w:r w:rsidRPr="00980F7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Обеспечение  финансового обеспечения  учреждений дополнительного образования спортивной направленности.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</w:t>
            </w:r>
            <w:r w:rsidRPr="00980F72">
              <w:rPr>
                <w:sz w:val="28"/>
                <w:szCs w:val="28"/>
              </w:rPr>
              <w:t xml:space="preserve"> Обеспечение финансового обеспечения  муниципального бюджетного учреждения города Каменск-Шахтинский «Спортивный комплекс «Прогресс».</w:t>
            </w:r>
          </w:p>
          <w:p w:rsidR="00254DFC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</w:t>
            </w:r>
            <w:r w:rsidRPr="00980F7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 </w:t>
            </w:r>
            <w:r w:rsidRPr="00980F72">
              <w:rPr>
                <w:sz w:val="28"/>
                <w:szCs w:val="28"/>
              </w:rPr>
              <w:t xml:space="preserve">Совершенствование системы пропаганды футбола. </w:t>
            </w:r>
          </w:p>
          <w:p w:rsidR="00254DFC" w:rsidRPr="00980F72" w:rsidRDefault="00254DFC" w:rsidP="00C049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  Интеграция молодежи в социально-экономические, общественно-политические и социокультурные отношения.</w:t>
            </w:r>
          </w:p>
          <w:p w:rsidR="00254DFC" w:rsidRPr="00980F72" w:rsidRDefault="00254DFC" w:rsidP="00917BC1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7020" w:type="dxa"/>
          </w:tcPr>
          <w:p w:rsidR="00254DFC" w:rsidRPr="00980F72" w:rsidRDefault="00254DFC" w:rsidP="000354B7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В результате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980F72">
              <w:rPr>
                <w:sz w:val="28"/>
                <w:szCs w:val="28"/>
              </w:rPr>
              <w:t xml:space="preserve">Программы </w:t>
            </w:r>
            <w:r w:rsidRPr="002F79D9">
              <w:rPr>
                <w:sz w:val="28"/>
                <w:szCs w:val="28"/>
              </w:rPr>
              <w:t>к 2020 году</w:t>
            </w:r>
            <w:r w:rsidRPr="00980F72">
              <w:rPr>
                <w:sz w:val="28"/>
                <w:szCs w:val="28"/>
              </w:rPr>
              <w:t xml:space="preserve"> предполагается:</w:t>
            </w:r>
          </w:p>
          <w:p w:rsidR="00254DFC" w:rsidRPr="00980F72" w:rsidRDefault="00254DFC" w:rsidP="000354B7">
            <w:pPr>
              <w:ind w:firstLine="612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 обеспечить темп роста  систематически</w:t>
            </w:r>
            <w:r w:rsidRPr="00980F72">
              <w:rPr>
                <w:sz w:val="28"/>
                <w:szCs w:val="28"/>
              </w:rPr>
              <w:t xml:space="preserve"> занимающихся физической культурой и спортом  </w:t>
            </w:r>
            <w:r>
              <w:rPr>
                <w:sz w:val="28"/>
                <w:szCs w:val="28"/>
              </w:rPr>
              <w:t xml:space="preserve">от общей численности населения города в </w:t>
            </w:r>
            <w:r w:rsidRPr="00980F7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138%</w:t>
            </w:r>
            <w:r w:rsidRPr="0001551D">
              <w:rPr>
                <w:sz w:val="28"/>
                <w:szCs w:val="28"/>
              </w:rPr>
              <w:t>;</w:t>
            </w:r>
          </w:p>
          <w:p w:rsidR="00254DFC" w:rsidRPr="00980F72" w:rsidRDefault="00254DFC" w:rsidP="000354B7">
            <w:pPr>
              <w:ind w:firstLine="612"/>
              <w:jc w:val="both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 довести уровень</w:t>
            </w:r>
            <w:r w:rsidRPr="00980F72">
              <w:rPr>
                <w:sz w:val="28"/>
                <w:szCs w:val="28"/>
              </w:rPr>
              <w:t xml:space="preserve"> охвата школьников услугами дополнительного образования спортив</w:t>
            </w:r>
            <w:r>
              <w:rPr>
                <w:sz w:val="28"/>
                <w:szCs w:val="28"/>
              </w:rPr>
              <w:t xml:space="preserve">ной направленности </w:t>
            </w:r>
            <w:r w:rsidRPr="00D824D9">
              <w:rPr>
                <w:sz w:val="28"/>
                <w:szCs w:val="28"/>
              </w:rPr>
              <w:t xml:space="preserve"> до 38,5%;</w:t>
            </w:r>
          </w:p>
          <w:p w:rsidR="00254DFC" w:rsidRPr="00980F72" w:rsidRDefault="00254DFC" w:rsidP="000354B7">
            <w:pPr>
              <w:ind w:firstLine="612"/>
              <w:jc w:val="both"/>
              <w:rPr>
                <w:sz w:val="28"/>
                <w:szCs w:val="28"/>
                <w:u w:val="single"/>
              </w:rPr>
            </w:pPr>
            <w:r w:rsidRPr="00980F72">
              <w:rPr>
                <w:sz w:val="28"/>
                <w:szCs w:val="28"/>
              </w:rPr>
              <w:t xml:space="preserve">- увеличение численности занимающихся спортом в муниципальном бюджетном учреждении города Каменск-Шахтинского «Спортивный комплекс «Прогресс» на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u w:val="single"/>
              </w:rPr>
              <w:t>,</w:t>
            </w:r>
            <w:r w:rsidRPr="00E772F6">
              <w:rPr>
                <w:sz w:val="28"/>
                <w:szCs w:val="28"/>
              </w:rPr>
              <w:t>9%</w:t>
            </w:r>
            <w:r w:rsidRPr="00980F72">
              <w:rPr>
                <w:sz w:val="28"/>
                <w:szCs w:val="28"/>
                <w:u w:val="single"/>
              </w:rPr>
              <w:t>;</w:t>
            </w:r>
          </w:p>
          <w:p w:rsidR="00254DFC" w:rsidRPr="00980F72" w:rsidRDefault="00254DFC" w:rsidP="006F5AE2">
            <w:pPr>
              <w:ind w:firstLine="612"/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добиться</w:t>
            </w:r>
            <w:r w:rsidRPr="00980F72">
              <w:rPr>
                <w:sz w:val="28"/>
                <w:szCs w:val="28"/>
              </w:rPr>
              <w:t xml:space="preserve"> выход</w:t>
            </w:r>
            <w:r>
              <w:rPr>
                <w:sz w:val="28"/>
                <w:szCs w:val="28"/>
              </w:rPr>
              <w:t>а</w:t>
            </w:r>
            <w:r w:rsidRPr="00980F72">
              <w:rPr>
                <w:sz w:val="28"/>
                <w:szCs w:val="28"/>
              </w:rPr>
              <w:t xml:space="preserve"> футбольной команды «Прогресс</w:t>
            </w:r>
            <w:r>
              <w:rPr>
                <w:sz w:val="28"/>
                <w:szCs w:val="28"/>
              </w:rPr>
              <w:t>» в число 5 лучших команд Первой</w:t>
            </w:r>
            <w:r w:rsidRPr="00980F72">
              <w:rPr>
                <w:sz w:val="28"/>
                <w:szCs w:val="28"/>
              </w:rPr>
              <w:t xml:space="preserve"> лиги Чемпионат</w:t>
            </w:r>
            <w:r>
              <w:rPr>
                <w:sz w:val="28"/>
                <w:szCs w:val="28"/>
              </w:rPr>
              <w:t>а Ростовской области по футболу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муниципальной реализации программы</w:t>
            </w:r>
          </w:p>
        </w:tc>
        <w:tc>
          <w:tcPr>
            <w:tcW w:w="7020" w:type="dxa"/>
          </w:tcPr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Программа рассчитана на семь лет с  2014 по 2020 годы, ее выполнение предусмотрено без разделения на этапы и включает постоянную реа</w:t>
            </w:r>
            <w:r>
              <w:rPr>
                <w:sz w:val="28"/>
                <w:szCs w:val="28"/>
              </w:rPr>
              <w:t>лизацию планируемых мероприятий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020" w:type="dxa"/>
          </w:tcPr>
          <w:p w:rsidR="00254DFC" w:rsidRPr="00980F72" w:rsidRDefault="00254DFC" w:rsidP="000354B7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Финансовое обеспечение программных мероприятий осуществляется за </w:t>
            </w:r>
            <w:r>
              <w:rPr>
                <w:sz w:val="28"/>
                <w:szCs w:val="28"/>
              </w:rPr>
              <w:t xml:space="preserve">счет средств </w:t>
            </w:r>
            <w:r w:rsidRPr="00980F72">
              <w:rPr>
                <w:sz w:val="28"/>
                <w:szCs w:val="28"/>
              </w:rPr>
              <w:t xml:space="preserve"> местного бюджета и внебюдже</w:t>
            </w:r>
            <w:r>
              <w:rPr>
                <w:sz w:val="28"/>
                <w:szCs w:val="28"/>
              </w:rPr>
              <w:t>тных средств</w:t>
            </w:r>
            <w:r w:rsidRPr="00980F72">
              <w:rPr>
                <w:sz w:val="28"/>
                <w:szCs w:val="28"/>
              </w:rPr>
              <w:t xml:space="preserve">. </w:t>
            </w:r>
          </w:p>
          <w:p w:rsidR="00254DFC" w:rsidRPr="00980F72" w:rsidRDefault="00254DFC" w:rsidP="000354B7">
            <w:pPr>
              <w:ind w:right="200" w:firstLine="6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Общий объем финансового обеспечения </w:t>
            </w:r>
            <w:r>
              <w:rPr>
                <w:sz w:val="28"/>
                <w:szCs w:val="28"/>
              </w:rPr>
              <w:t>муниципальной</w:t>
            </w:r>
            <w:r w:rsidRPr="00980F72">
              <w:rPr>
                <w:sz w:val="28"/>
                <w:szCs w:val="28"/>
              </w:rPr>
              <w:t xml:space="preserve"> Программы составляет </w:t>
            </w:r>
            <w:r w:rsidRPr="00980F72">
              <w:rPr>
                <w:b/>
                <w:bCs/>
                <w:sz w:val="28"/>
                <w:szCs w:val="28"/>
              </w:rPr>
              <w:t xml:space="preserve">-  </w:t>
            </w:r>
            <w:r>
              <w:rPr>
                <w:b/>
                <w:bCs/>
                <w:sz w:val="28"/>
                <w:szCs w:val="28"/>
              </w:rPr>
              <w:t xml:space="preserve">232 124,4 </w:t>
            </w:r>
            <w:r w:rsidRPr="00980F72">
              <w:rPr>
                <w:rFonts w:ascii="Times New Roman CYR" w:hAnsi="Times New Roman CYR" w:cs="Times New Roman CYR"/>
                <w:sz w:val="28"/>
                <w:szCs w:val="28"/>
              </w:rPr>
              <w:t>тысяч рублей, в том числе по годам: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30 966,7 </w:t>
            </w:r>
            <w:r w:rsidRPr="00980F72">
              <w:rPr>
                <w:sz w:val="28"/>
                <w:szCs w:val="28"/>
              </w:rPr>
              <w:t xml:space="preserve">тысяч рублей; 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33 264,5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30 500,9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31 960,5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33 588,9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- 2019 год –  35 166,0 т</w:t>
            </w:r>
            <w:r w:rsidRPr="00980F72">
              <w:rPr>
                <w:sz w:val="28"/>
                <w:szCs w:val="28"/>
              </w:rPr>
              <w:t>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 xml:space="preserve">36 676,9 </w:t>
            </w:r>
            <w:r w:rsidRPr="00980F72">
              <w:rPr>
                <w:sz w:val="28"/>
                <w:szCs w:val="28"/>
              </w:rPr>
              <w:t>тысяч рублей.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</w:t>
            </w:r>
            <w:r w:rsidRPr="00980F72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980F7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C07AD0">
              <w:rPr>
                <w:b/>
                <w:bCs/>
                <w:sz w:val="28"/>
                <w:szCs w:val="28"/>
              </w:rPr>
              <w:t>231 041,4</w:t>
            </w:r>
            <w:r w:rsidRPr="00980F72">
              <w:rPr>
                <w:sz w:val="28"/>
                <w:szCs w:val="28"/>
              </w:rPr>
              <w:t xml:space="preserve">  тысяч рублей, в том числе по годам: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80F72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30 716,7 </w:t>
            </w:r>
            <w:r w:rsidRPr="00980F72">
              <w:rPr>
                <w:sz w:val="28"/>
                <w:szCs w:val="28"/>
              </w:rPr>
              <w:t xml:space="preserve">тысяч рублей; 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33 134,5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30 367,9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31 825,5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33 448,9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- 2019 год –  35 021,0 т</w:t>
            </w:r>
            <w:r w:rsidRPr="00980F72">
              <w:rPr>
                <w:sz w:val="28"/>
                <w:szCs w:val="28"/>
              </w:rPr>
              <w:t>ысяч рублей;</w:t>
            </w:r>
          </w:p>
          <w:p w:rsidR="00254DFC" w:rsidRPr="00980F72" w:rsidRDefault="00254DFC" w:rsidP="00972C5A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 xml:space="preserve">36 526,9 </w:t>
            </w:r>
            <w:r w:rsidRPr="00980F72">
              <w:rPr>
                <w:sz w:val="28"/>
                <w:szCs w:val="28"/>
              </w:rPr>
              <w:t>тысяч рублей.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средства:</w:t>
            </w:r>
            <w:r w:rsidRPr="00980F7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1 083,0</w:t>
            </w:r>
            <w:r w:rsidRPr="00980F72">
              <w:rPr>
                <w:sz w:val="28"/>
                <w:szCs w:val="28"/>
              </w:rPr>
              <w:t xml:space="preserve"> тысяч рублей, в том числе по годам: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250,0 </w:t>
            </w:r>
            <w:r w:rsidRPr="00980F72">
              <w:rPr>
                <w:sz w:val="28"/>
                <w:szCs w:val="28"/>
              </w:rPr>
              <w:t xml:space="preserve">тысяч рублей; 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130,0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133,0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135,0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140,0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- 2019 год –  </w:t>
            </w:r>
            <w:r>
              <w:rPr>
                <w:sz w:val="28"/>
                <w:szCs w:val="28"/>
              </w:rPr>
              <w:t xml:space="preserve">145,0 </w:t>
            </w:r>
            <w:r w:rsidRPr="00980F72">
              <w:rPr>
                <w:sz w:val="28"/>
                <w:szCs w:val="28"/>
              </w:rPr>
              <w:t>тысяч рублей;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- 2020 год –  150,0 т</w:t>
            </w:r>
            <w:r w:rsidRPr="00980F72">
              <w:rPr>
                <w:sz w:val="28"/>
                <w:szCs w:val="28"/>
              </w:rPr>
              <w:t>ысяч рублей.</w:t>
            </w:r>
          </w:p>
          <w:p w:rsidR="00254DFC" w:rsidRPr="00980F72" w:rsidRDefault="00254DFC" w:rsidP="00917BC1">
            <w:pPr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020" w:type="dxa"/>
          </w:tcPr>
          <w:p w:rsidR="00254DFC" w:rsidRPr="004E6548" w:rsidRDefault="00254DFC" w:rsidP="004E6548">
            <w:pPr>
              <w:ind w:firstLine="600"/>
              <w:jc w:val="both"/>
            </w:pPr>
            <w:r>
              <w:rPr>
                <w:sz w:val="28"/>
                <w:szCs w:val="28"/>
              </w:rPr>
              <w:t>В количественном выражении:</w:t>
            </w:r>
          </w:p>
          <w:p w:rsidR="00254DFC" w:rsidRPr="00980F72" w:rsidRDefault="00254DFC" w:rsidP="000354B7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        - увеличение численности граждан,  регулярно занимающихся физической культурой и спортом</w:t>
            </w:r>
            <w:r>
              <w:rPr>
                <w:sz w:val="28"/>
                <w:szCs w:val="28"/>
              </w:rPr>
              <w:t xml:space="preserve"> на 48,1% от уровня 2013 года;</w:t>
            </w:r>
          </w:p>
          <w:p w:rsidR="00254DFC" w:rsidRPr="00980F72" w:rsidRDefault="00254DFC" w:rsidP="00917BC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 xml:space="preserve">  - увеличение охвата школьников услугами дополнительного образования спортивной направленности</w:t>
            </w:r>
            <w:r>
              <w:rPr>
                <w:sz w:val="28"/>
                <w:szCs w:val="28"/>
              </w:rPr>
              <w:t xml:space="preserve"> на 8,4%</w:t>
            </w:r>
            <w:r w:rsidRPr="00980F72">
              <w:rPr>
                <w:sz w:val="28"/>
                <w:szCs w:val="28"/>
              </w:rPr>
              <w:t>;</w:t>
            </w:r>
          </w:p>
          <w:p w:rsidR="00254DFC" w:rsidRDefault="00254DFC" w:rsidP="00917BC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 увеличение численности занимающихся спортом в муниципальном бюджетном учреждении города Каменск-Шахтинского «Спортивный комплекс «Прогресс»</w:t>
            </w:r>
            <w:r>
              <w:rPr>
                <w:sz w:val="28"/>
                <w:szCs w:val="28"/>
              </w:rPr>
              <w:t xml:space="preserve"> на 14,5% от уровня 2013 года;</w:t>
            </w:r>
          </w:p>
          <w:p w:rsidR="00254DFC" w:rsidRDefault="00254DFC" w:rsidP="00917BC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молодежи вовлеченной в образовательные, воспитательные, просветительские форумы, акции мероприятии – 90%.</w:t>
            </w:r>
          </w:p>
          <w:p w:rsidR="00254DFC" w:rsidRPr="00212576" w:rsidRDefault="00254DFC" w:rsidP="00212576">
            <w:pPr>
              <w:ind w:firstLine="600"/>
              <w:jc w:val="both"/>
            </w:pPr>
            <w:r>
              <w:rPr>
                <w:sz w:val="28"/>
                <w:szCs w:val="28"/>
              </w:rPr>
              <w:t>В качественном выражении:</w:t>
            </w:r>
          </w:p>
          <w:p w:rsidR="00254DFC" w:rsidRPr="00980F72" w:rsidRDefault="00254DFC" w:rsidP="00212576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снижение уровня заболеваемости, увеличение продолжительности жизни, формирование основ здорового образа жизни у граждан города;</w:t>
            </w:r>
          </w:p>
          <w:p w:rsidR="00254DFC" w:rsidRDefault="00254DFC" w:rsidP="00212576">
            <w:pPr>
              <w:jc w:val="both"/>
              <w:rPr>
                <w:sz w:val="28"/>
                <w:szCs w:val="28"/>
              </w:rPr>
            </w:pPr>
            <w:r w:rsidRPr="00980F7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980F72">
              <w:rPr>
                <w:sz w:val="28"/>
                <w:szCs w:val="28"/>
              </w:rPr>
              <w:t>активизация работы коллективов физкультуры предприятий, спортивных клубов и общественных организаций в облас</w:t>
            </w:r>
            <w:r>
              <w:rPr>
                <w:sz w:val="28"/>
                <w:szCs w:val="28"/>
              </w:rPr>
              <w:t>ти физической культуры и спорта;</w:t>
            </w:r>
          </w:p>
          <w:p w:rsidR="00254DFC" w:rsidRPr="00980F72" w:rsidRDefault="00254DFC" w:rsidP="002125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212576">
              <w:rPr>
                <w:sz w:val="28"/>
                <w:szCs w:val="28"/>
              </w:rPr>
              <w:t>созданию условий, влияющих на снижение числа преступлений, совершенных несоверше</w:t>
            </w:r>
            <w:r>
              <w:rPr>
                <w:sz w:val="28"/>
                <w:szCs w:val="28"/>
              </w:rPr>
              <w:t>ннолетними или при их соучастии</w:t>
            </w:r>
          </w:p>
          <w:p w:rsidR="00254DFC" w:rsidRPr="00980F72" w:rsidRDefault="00254DFC" w:rsidP="00917BC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</w:tbl>
    <w:p w:rsidR="00254DFC" w:rsidRDefault="00254DFC" w:rsidP="00A92699">
      <w:pPr>
        <w:rPr>
          <w:sz w:val="28"/>
          <w:szCs w:val="28"/>
        </w:rPr>
      </w:pPr>
    </w:p>
    <w:p w:rsidR="00254DFC" w:rsidRPr="00A92699" w:rsidRDefault="00254DFC" w:rsidP="00A92699">
      <w:pPr>
        <w:tabs>
          <w:tab w:val="left" w:pos="2720"/>
        </w:tabs>
        <w:rPr>
          <w:sz w:val="28"/>
          <w:szCs w:val="28"/>
        </w:rPr>
      </w:pPr>
    </w:p>
    <w:p w:rsidR="00254DFC" w:rsidRPr="00A92699" w:rsidRDefault="00254DFC" w:rsidP="00A92699">
      <w:pPr>
        <w:rPr>
          <w:sz w:val="28"/>
          <w:szCs w:val="28"/>
        </w:rPr>
      </w:pPr>
    </w:p>
    <w:p w:rsidR="00254DFC" w:rsidRPr="00212576" w:rsidRDefault="00254DFC" w:rsidP="002125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Общая характеристика текущего состояния соответствующей сферы социально-экономического развития города Каменск-Шахтинский</w:t>
      </w:r>
    </w:p>
    <w:p w:rsidR="00254DFC" w:rsidRDefault="00254DFC" w:rsidP="00A92699">
      <w:pPr>
        <w:ind w:firstLine="720"/>
        <w:jc w:val="center"/>
        <w:rPr>
          <w:color w:val="FF0000"/>
          <w:sz w:val="28"/>
          <w:szCs w:val="28"/>
        </w:rPr>
      </w:pPr>
    </w:p>
    <w:p w:rsidR="00254DFC" w:rsidRPr="006A0C76" w:rsidRDefault="00254DFC" w:rsidP="006A0C76">
      <w:pPr>
        <w:spacing w:before="180"/>
        <w:ind w:firstLine="539"/>
        <w:jc w:val="both"/>
        <w:rPr>
          <w:sz w:val="28"/>
          <w:szCs w:val="28"/>
        </w:rPr>
      </w:pPr>
      <w:r w:rsidRPr="006A0C76">
        <w:rPr>
          <w:sz w:val="28"/>
          <w:szCs w:val="28"/>
        </w:rPr>
        <w:t>Итоги 2012 года свидетельствуют о сохранении в социальной сфере города Каменск-Шахтинский позитивных тенденций. Доля граждан, систематически занимающихся физкультурой и спортом достигла 27 процентов от общей численности населения города.  Услугами дополнительного образования спортивной направленности охвачено 35,5 процентов школьников. Доля молодежи вовлеченной в воспитательные, просветительские и профилактические акции и мероприятия достигла 80 процентов.</w:t>
      </w:r>
    </w:p>
    <w:p w:rsidR="00254DFC" w:rsidRPr="009E3725" w:rsidRDefault="00254DFC" w:rsidP="006A0C76">
      <w:pPr>
        <w:spacing w:before="180"/>
        <w:ind w:firstLine="539"/>
        <w:jc w:val="both"/>
        <w:rPr>
          <w:sz w:val="28"/>
          <w:szCs w:val="28"/>
        </w:rPr>
      </w:pPr>
      <w:r w:rsidRPr="006A0C76">
        <w:rPr>
          <w:sz w:val="28"/>
          <w:szCs w:val="28"/>
        </w:rPr>
        <w:t>На территории города функционируют один стадион, три плавательных бассейна, 30 спортивных залов и 101 плоскостное спортивное сооружение</w:t>
      </w:r>
      <w:r>
        <w:rPr>
          <w:sz w:val="28"/>
          <w:szCs w:val="28"/>
        </w:rPr>
        <w:t xml:space="preserve"> на </w:t>
      </w:r>
      <w:r w:rsidRPr="009E3725">
        <w:rPr>
          <w:sz w:val="28"/>
          <w:szCs w:val="28"/>
        </w:rPr>
        <w:t>которых физической культурой и спортом занимаются 23895 человек.</w:t>
      </w:r>
    </w:p>
    <w:p w:rsidR="00254DFC" w:rsidRDefault="00254DFC" w:rsidP="00825D0A">
      <w:pPr>
        <w:spacing w:before="18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Муниципальная  Программа «Развитие физической культуры  и  массового  спорта в городе Каменск-Шахтинском на 201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980F72">
        <w:rPr>
          <w:rFonts w:ascii="Times New Roman CYR" w:hAnsi="Times New Roman CYR" w:cs="Times New Roman CYR"/>
          <w:sz w:val="28"/>
          <w:szCs w:val="28"/>
        </w:rPr>
        <w:t>-20</w:t>
      </w:r>
      <w:r>
        <w:rPr>
          <w:rFonts w:ascii="Times New Roman CYR" w:hAnsi="Times New Roman CYR" w:cs="Times New Roman CYR"/>
          <w:sz w:val="28"/>
          <w:szCs w:val="28"/>
        </w:rPr>
        <w:t>20</w:t>
      </w:r>
      <w:r w:rsidRPr="00980F72">
        <w:rPr>
          <w:rFonts w:ascii="Times New Roman CYR" w:hAnsi="Times New Roman CYR" w:cs="Times New Roman CYR"/>
          <w:sz w:val="28"/>
          <w:szCs w:val="28"/>
        </w:rPr>
        <w:t xml:space="preserve"> годы»  является организационной основой городской политики в области физической культуры и спорта.</w:t>
      </w:r>
    </w:p>
    <w:p w:rsidR="00254DFC" w:rsidRPr="00581D83" w:rsidRDefault="00254DFC" w:rsidP="009C6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81D83">
        <w:rPr>
          <w:sz w:val="28"/>
          <w:szCs w:val="28"/>
        </w:rPr>
        <w:t>олитика города Каменск-Шахтинский</w:t>
      </w:r>
      <w:r>
        <w:rPr>
          <w:sz w:val="28"/>
          <w:szCs w:val="28"/>
        </w:rPr>
        <w:t xml:space="preserve"> в вопросах</w:t>
      </w:r>
      <w:r w:rsidRPr="00581D83">
        <w:rPr>
          <w:sz w:val="28"/>
          <w:szCs w:val="28"/>
        </w:rPr>
        <w:t xml:space="preserve"> </w:t>
      </w:r>
      <w:r w:rsidRPr="006B2B2B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Pr="006B2B2B">
        <w:rPr>
          <w:sz w:val="28"/>
          <w:szCs w:val="28"/>
        </w:rPr>
        <w:t xml:space="preserve"> уровня и качества жизни населения города</w:t>
      </w:r>
      <w:r w:rsidRPr="00581D83">
        <w:rPr>
          <w:sz w:val="28"/>
          <w:szCs w:val="28"/>
        </w:rPr>
        <w:t xml:space="preserve"> строится в соответствии  со </w:t>
      </w:r>
      <w:r>
        <w:rPr>
          <w:sz w:val="28"/>
          <w:szCs w:val="28"/>
        </w:rPr>
        <w:t>«</w:t>
      </w:r>
      <w:r w:rsidRPr="00581D83">
        <w:rPr>
          <w:sz w:val="28"/>
          <w:szCs w:val="28"/>
        </w:rPr>
        <w:t>Стратегией социально-экономического развития города Каменск-Шахтинского до 2020 года</w:t>
      </w:r>
      <w:r>
        <w:rPr>
          <w:sz w:val="28"/>
          <w:szCs w:val="28"/>
        </w:rPr>
        <w:t>»</w:t>
      </w:r>
      <w:r w:rsidRPr="00581D83">
        <w:rPr>
          <w:sz w:val="28"/>
          <w:szCs w:val="28"/>
        </w:rPr>
        <w:t>, которая утверждена решением Каменск-Шахтинской городской Думой от 29.12.2010 № 82.</w:t>
      </w:r>
    </w:p>
    <w:p w:rsidR="00254DFC" w:rsidRDefault="00254DFC" w:rsidP="009C65DD">
      <w:pPr>
        <w:pStyle w:val="BodyText"/>
        <w:ind w:firstLine="709"/>
        <w:jc w:val="both"/>
        <w:rPr>
          <w:rFonts w:ascii="Times New Roman CYR" w:hAnsi="Times New Roman CYR" w:cs="Times New Roman CYR"/>
        </w:rPr>
      </w:pPr>
      <w:r>
        <w:t>Стратегической целью в сфере физической культуры и спорта является создание условий, обеспечивающих возможность для населения вести активный и здоровый образ жизни, систематически заниматься физической культурой и спортом, получать доступ к развитой спортивной инфраструктуре,</w:t>
      </w:r>
      <w:r w:rsidRPr="00980F72">
        <w:rPr>
          <w:rFonts w:ascii="Times New Roman CYR" w:hAnsi="Times New Roman CYR" w:cs="Times New Roman CYR"/>
        </w:rPr>
        <w:t xml:space="preserve"> воспитание здорового молодого поколения посредством привлечения детей и молодежи к регулярным занятиям физической культурой и спортом. </w:t>
      </w:r>
    </w:p>
    <w:p w:rsidR="00254DFC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Основной предпосылкой для изменений в сфере физической культуры и спорта стало усиленное внимание органов местной власти к качеству жизни и благосостоянию населения города, укреплению здоровья и развитию детей, духовному воспитанию молодежи, к вопросам укрепления материально- технической базы учреждений физической культуры и спорта, а также осознание значимости спорта, как важного инструмента для решения многих социальных и экономических задач.</w:t>
      </w:r>
    </w:p>
    <w:p w:rsidR="00254DFC" w:rsidRDefault="00254DFC" w:rsidP="002E276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 годы наметилось улучшение основных показателей развития физической культуры и спорта.</w:t>
      </w:r>
    </w:p>
    <w:p w:rsidR="00254DFC" w:rsidRDefault="00254DFC" w:rsidP="00D6593C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уровень развития физической культуры и спорта не соответствует общим положительным социально-экономическим преобразованиям в Российской Федерации.</w:t>
      </w:r>
    </w:p>
    <w:p w:rsidR="00254DFC" w:rsidRDefault="00254DFC" w:rsidP="00D6593C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середине текущего десятилетия в сфере физической культуры и спорта </w:t>
      </w:r>
      <w:r w:rsidRPr="000E730F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возник комплекс проблем.</w:t>
      </w:r>
    </w:p>
    <w:p w:rsidR="00254DFC" w:rsidRDefault="00254DFC" w:rsidP="00D6593C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Первой проблемой явилось ухудшение здоровья, физического развития и физической подготовленности населения.</w:t>
      </w:r>
    </w:p>
    <w:p w:rsidR="00254DFC" w:rsidRDefault="00254DFC" w:rsidP="00D6593C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проблемой является отсутствие эффективной системы детско-юношеского спорта, отбора и подготовки спортивного резерва для спортивных сборных команд Ростовской области.</w:t>
      </w:r>
    </w:p>
    <w:p w:rsidR="00254DFC" w:rsidRDefault="00254DFC" w:rsidP="00D6593C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Нерешенные проблемы нормативно-правового, организационно-управленческого, материально-технического, научно-методического, медико-биологического и кадрового обеспечения сдерживают развитие детско-юношеского спорта.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Уровень развития физической культуры и спорта в городе в значительной степени зависит</w:t>
      </w:r>
      <w:r w:rsidRPr="00980F7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980F72">
        <w:rPr>
          <w:rFonts w:ascii="Times New Roman CYR" w:hAnsi="Times New Roman CYR" w:cs="Times New Roman CYR"/>
          <w:sz w:val="28"/>
          <w:szCs w:val="28"/>
        </w:rPr>
        <w:t>от эффективности управления физической культурой и спортом.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Повышение эффективности управления развитием физической культуры и спорта обусловлено необходимостью совершенствования процесса функционирования систем управления путем разработки нормативно-правовой базы, перехода на программно-целевое развитие и управление, поиска новых источников финансового обеспечения.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Принципиальный инструмент совершенствования управления развитием физической культуры и спорта – распределение видов спорта по группам.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Критериями отнесения вида спорта к той либо другой группе являются: развитие вида спорта в городе, успехи молодых и взрослых спортсменов на Олимпийских играх, чемпионатах Мира, Европы, России, наличие современной спортивной базы и обученных тренерских кадров.</w:t>
      </w:r>
    </w:p>
    <w:p w:rsidR="00254DFC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Распределение видов спорта по группам позволяет целенаправленно осуществлять приоритетность в их развитии и финансовом обеспечении. Особое внимание следует уделить развитию приоритетных видов спорта нашего города – художественная гимнастика, легкая атлетика, борьба самбо, футбол, шахматы, гребля на байдарках и каноэ. Именно по этим видам спорта спортсмены добиваются высоких результатов.</w:t>
      </w:r>
    </w:p>
    <w:p w:rsidR="00254DFC" w:rsidRPr="00980F72" w:rsidRDefault="00254DFC" w:rsidP="009C65DD">
      <w:pPr>
        <w:pStyle w:val="BodyText"/>
        <w:ind w:firstLine="709"/>
        <w:jc w:val="both"/>
        <w:rPr>
          <w:rFonts w:ascii="Times New Roman CYR" w:hAnsi="Times New Roman CYR" w:cs="Times New Roman CYR"/>
        </w:rPr>
      </w:pPr>
      <w:r w:rsidRPr="00980F72">
        <w:rPr>
          <w:rFonts w:ascii="Times New Roman CYR" w:hAnsi="Times New Roman CYR" w:cs="Times New Roman CYR"/>
        </w:rPr>
        <w:t>Одним из факторов, негативно влияющих на формирование здоровья детей, подростков и молодежи является низкая двигательная активность.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Футбол является одним из самых массовых видов спорта, культивируемых на территории г. Каменск-Шахтинского. Необходимо отметить, что футбол по своему физиологическому воздействию на организм – один из наиболее динамичных, гармоничных, разносторонних видов спорта, доступный всем возрастным категориям населения. Это увлекательная и зрелищная  спортивная игра значительно превосходит остальные игровые виды спорта как по количеству занимающихся, так и по количеству зрителей.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Профессиональный футбол начинается с любительского футбола и чем выше уровень развития массового футбола во всех его проявлениях, тем выше показатели высшего спортивного мастерства футболистов. Организация комплекса мероприятий дворового футбола решает ряд важных социальных задач: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формирование гармонично развитой личности детей и подростков;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укрепление здоровья и противодействие вредным привычкам;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профилактика безнадзорности и беспризорности;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развитие семейного спорта.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На сегодняшний день остается нерешенным ряд проблем, которые являются сдерживающими факторами развития футбола на территории г.Каменск-Шахтинского. К таким проблемам, влияющим на развитие и требующим неотложного решения, относятся: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неудовлетворительное состояние материально-спортивной базы для занятий футболом;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недостаточно эффективная работа по развитию организованных форм занятий футболом, организации учебно-тренировочного процесса;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нехватка высокопрофессиональных кадров;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недостаточная пропаганда футбола.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Сохранение существующего подхода к организации и финансовому обеспечению сферы футбола приведет к отсутствию новых положительных результатов, снижению привлекательности сферы для инвесторов.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В настоящее время имеется ряд проблем, влияющих в целом на развитие физической культуры и спорта, требующих неотложного решения, в том числе: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недостаточное привлечение населения к регулярным занятиям физической культурой;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несоответствие уровня материальной базы и инфраструктуры физической культуры и спорта, а также их моральный и физический износ, задачам развития массового спорта в городе;</w:t>
      </w:r>
    </w:p>
    <w:p w:rsidR="00254DFC" w:rsidRPr="00980F72" w:rsidRDefault="00254DFC" w:rsidP="00825D0A">
      <w:pPr>
        <w:spacing w:before="2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недостаточное количество профессиональных тренерских кадров;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отсутствие на муниципальном уровне активной пропаганды занятий физической культурой и спортом, как составляющей здорового образа жизни.</w:t>
      </w:r>
    </w:p>
    <w:p w:rsidR="00254DFC" w:rsidRPr="00980F72" w:rsidRDefault="00254DFC" w:rsidP="00825D0A">
      <w:pPr>
        <w:ind w:firstLine="540"/>
        <w:jc w:val="both"/>
        <w:rPr>
          <w:sz w:val="28"/>
          <w:szCs w:val="28"/>
        </w:rPr>
      </w:pPr>
      <w:r w:rsidRPr="00980F72">
        <w:rPr>
          <w:sz w:val="28"/>
          <w:szCs w:val="28"/>
        </w:rPr>
        <w:t xml:space="preserve">Программа представляет собой комплексную и унифицированную систему многоуровневого, гибкого планирования и реализации программных мероприятий.      </w:t>
      </w:r>
    </w:p>
    <w:p w:rsidR="00254DFC" w:rsidRPr="00980F72" w:rsidRDefault="00254DFC" w:rsidP="00825D0A">
      <w:pPr>
        <w:ind w:firstLine="540"/>
        <w:jc w:val="both"/>
        <w:rPr>
          <w:sz w:val="28"/>
          <w:szCs w:val="28"/>
        </w:rPr>
      </w:pPr>
      <w:r w:rsidRPr="00980F72">
        <w:rPr>
          <w:sz w:val="28"/>
          <w:szCs w:val="28"/>
        </w:rPr>
        <w:t>Преимущества достижения поставленных целей программно-целевым методом: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комплексный подход к решению проблемы;</w:t>
      </w:r>
    </w:p>
    <w:p w:rsidR="00254DFC" w:rsidRPr="00980F72" w:rsidRDefault="00254DFC" w:rsidP="00825D0A">
      <w:pPr>
        <w:ind w:firstLine="540"/>
        <w:jc w:val="both"/>
        <w:rPr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распределение полномочий и ответственности соисполнителей Программы;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эффективное планирование и мониторинг результатов реализации</w:t>
      </w:r>
      <w:r w:rsidRPr="00980F72">
        <w:rPr>
          <w:sz w:val="28"/>
          <w:szCs w:val="28"/>
        </w:rPr>
        <w:t xml:space="preserve"> </w:t>
      </w:r>
      <w:r w:rsidRPr="00980F72">
        <w:rPr>
          <w:rFonts w:ascii="Times New Roman CYR" w:hAnsi="Times New Roman CYR" w:cs="Times New Roman CYR"/>
          <w:sz w:val="28"/>
          <w:szCs w:val="28"/>
        </w:rPr>
        <w:t xml:space="preserve">Программы. 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Основные программные мероприятия связаны с развитием массового спорта, включая: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развитие физической культуры и спорта в образовательных учреждениях;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  развитие физической культуры и спорта по месту жительства граждан;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  организация пропаганды физической культуры и спорта;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проведение городских спортивно-массовых мероприятий для различных  категорий граждан;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совершенствование системы пропаганды футбола;</w:t>
      </w:r>
    </w:p>
    <w:p w:rsidR="00254DFC" w:rsidRPr="00980F72" w:rsidRDefault="00254DFC" w:rsidP="00825D0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- развитие и модернизация спортивной инфраструктуры;</w:t>
      </w:r>
    </w:p>
    <w:p w:rsidR="00254DFC" w:rsidRDefault="00254DFC" w:rsidP="00C25136">
      <w:pPr>
        <w:ind w:firstLine="540"/>
        <w:jc w:val="both"/>
        <w:rPr>
          <w:sz w:val="28"/>
          <w:szCs w:val="28"/>
        </w:rPr>
      </w:pPr>
      <w:r w:rsidRPr="00980F72">
        <w:rPr>
          <w:sz w:val="28"/>
          <w:szCs w:val="28"/>
        </w:rPr>
        <w:t>- осуществление мониторинга, оценки населением проводимых мероприятий по развитию инфраструктуры для занятий физической культурой и спортом и динамики доли населения города, систематически занимающегося физической культурой и спортом.</w:t>
      </w:r>
      <w:r w:rsidRPr="00BA013B">
        <w:t xml:space="preserve"> </w:t>
      </w:r>
    </w:p>
    <w:p w:rsidR="00254DFC" w:rsidRPr="00441ABF" w:rsidRDefault="00254DFC" w:rsidP="00441AB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80F72">
        <w:rPr>
          <w:sz w:val="28"/>
          <w:szCs w:val="28"/>
        </w:rPr>
        <w:t>Вновь разрабатываемых нормативных правовых актов Администрации</w:t>
      </w:r>
      <w:r>
        <w:rPr>
          <w:sz w:val="28"/>
          <w:szCs w:val="28"/>
        </w:rPr>
        <w:t xml:space="preserve"> города  в сфере реализации П</w:t>
      </w:r>
      <w:r w:rsidRPr="00980F72">
        <w:rPr>
          <w:sz w:val="28"/>
          <w:szCs w:val="28"/>
        </w:rPr>
        <w:t xml:space="preserve">рограммы, в том числе для привлечения частных инвестиций в сферу ее реализации, для достижения ее целей и решения ее задач, в настоящее время не планируется. </w:t>
      </w:r>
    </w:p>
    <w:p w:rsidR="00254DFC" w:rsidRPr="00C25136" w:rsidRDefault="00254DFC" w:rsidP="00BA013B">
      <w:pPr>
        <w:ind w:firstLine="540"/>
        <w:jc w:val="both"/>
        <w:rPr>
          <w:sz w:val="28"/>
          <w:szCs w:val="28"/>
        </w:rPr>
      </w:pPr>
      <w:r w:rsidRPr="00C25136">
        <w:rPr>
          <w:sz w:val="28"/>
          <w:szCs w:val="28"/>
        </w:rPr>
        <w:t>По характеру влияния на ход  и  конечные результаты реализации  муниципальной программы  существенными являются нижеперечисленные риски.</w:t>
      </w:r>
    </w:p>
    <w:p w:rsidR="00254DFC" w:rsidRPr="00BA013B" w:rsidRDefault="00254DFC" w:rsidP="00BA013B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 xml:space="preserve">Макроэкономические риски, связанные с возможностью ухудшения внутренней  и  внешней конъюнктуры, снижением темпов роста национальной экономики, уровня инвестиционной активности, высокой инфляцией, могут вызвать необоснованный рост стоимости физкультурно-оздоровительных услуг, оказываемых населению, и снизить их доступность. </w:t>
      </w:r>
    </w:p>
    <w:p w:rsidR="00254DFC" w:rsidRPr="00BA013B" w:rsidRDefault="00254DFC" w:rsidP="00BA013B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>Финансовые риски, связанные с возникновением бюджетного дефицита  и  недостаточным вследствие этого уровнем бюджетного финансирования, секвестированием бюджетных расходов на сферу физической</w:t>
      </w:r>
      <w:r>
        <w:rPr>
          <w:sz w:val="28"/>
          <w:szCs w:val="28"/>
        </w:rPr>
        <w:t xml:space="preserve"> культуры  и  массового  спорта</w:t>
      </w:r>
      <w:r w:rsidRPr="00BA013B">
        <w:rPr>
          <w:sz w:val="28"/>
          <w:szCs w:val="28"/>
        </w:rPr>
        <w:t>, низким уровнем рентабельности данной сферы, а также отсутствием устойчивого источника финансирования деятельности общественных объединений  и  организаций физкультурно-спортивной направленности, могут существенно снизить число лиц, занимающихся физической культурой  и  массовым  спортом .</w:t>
      </w:r>
    </w:p>
    <w:p w:rsidR="00254DFC" w:rsidRPr="00BA013B" w:rsidRDefault="00254DFC" w:rsidP="00C25136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 xml:space="preserve">Социальные риски обусловлены, в том числе, недостаточностью нормативно-правовой базы  и  определенным дефицитом высококвалифицированных кадров в сфере физической культуры  и  </w:t>
      </w:r>
      <w:r>
        <w:rPr>
          <w:sz w:val="28"/>
          <w:szCs w:val="28"/>
        </w:rPr>
        <w:t>массового  спорта</w:t>
      </w:r>
      <w:r w:rsidRPr="00BA013B">
        <w:rPr>
          <w:sz w:val="28"/>
          <w:szCs w:val="28"/>
        </w:rPr>
        <w:t xml:space="preserve">, что может снизить качество предоставляемых услуг населению. </w:t>
      </w:r>
    </w:p>
    <w:p w:rsidR="00254DFC" w:rsidRPr="00BA013B" w:rsidRDefault="00254DFC" w:rsidP="00C25136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>Наибольшее отрицательное влияние из вышеперечис</w:t>
      </w:r>
      <w:r>
        <w:rPr>
          <w:sz w:val="28"/>
          <w:szCs w:val="28"/>
        </w:rPr>
        <w:t xml:space="preserve">ленных рисков на реализацию  муниципальной </w:t>
      </w:r>
      <w:r w:rsidRPr="00BA013B">
        <w:rPr>
          <w:sz w:val="28"/>
          <w:szCs w:val="28"/>
        </w:rPr>
        <w:t xml:space="preserve">программы  могут оказать реализация макроэкономических рисков  и  связанных с ними финансовых рисков. В </w:t>
      </w:r>
      <w:r>
        <w:rPr>
          <w:sz w:val="28"/>
          <w:szCs w:val="28"/>
        </w:rPr>
        <w:t xml:space="preserve">рамках  муниципальной </w:t>
      </w:r>
      <w:r w:rsidRPr="00BA013B">
        <w:rPr>
          <w:sz w:val="28"/>
          <w:szCs w:val="28"/>
        </w:rPr>
        <w:t>программы  отсутствует возможность управления вышеуказанными рисками. Возможен лишь оперативный учет последствий их проявления.</w:t>
      </w:r>
    </w:p>
    <w:p w:rsidR="00254DFC" w:rsidRPr="00BA013B" w:rsidRDefault="00254DFC" w:rsidP="00BA013B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>В рамках данной  программы  минимизация указанных рисков возможна на основе:</w:t>
      </w:r>
    </w:p>
    <w:p w:rsidR="00254DFC" w:rsidRPr="00BA013B" w:rsidRDefault="00254DFC" w:rsidP="00BA013B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>- регулярного мониторинга  и  оценки эффективности реализации мероприятий  программы;</w:t>
      </w:r>
    </w:p>
    <w:p w:rsidR="00254DFC" w:rsidRPr="00BA013B" w:rsidRDefault="00254DFC" w:rsidP="00BA013B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>- своевременной корректировки перечня основных мероприяти</w:t>
      </w:r>
      <w:r>
        <w:rPr>
          <w:sz w:val="28"/>
          <w:szCs w:val="28"/>
        </w:rPr>
        <w:t>й  и  показателей  программы</w:t>
      </w:r>
      <w:r w:rsidRPr="00BA013B">
        <w:rPr>
          <w:sz w:val="28"/>
          <w:szCs w:val="28"/>
        </w:rPr>
        <w:t>.</w:t>
      </w:r>
    </w:p>
    <w:p w:rsidR="00254DFC" w:rsidRDefault="00254DFC" w:rsidP="00BA013B">
      <w:pPr>
        <w:ind w:firstLine="540"/>
        <w:jc w:val="both"/>
        <w:rPr>
          <w:sz w:val="28"/>
          <w:szCs w:val="28"/>
        </w:rPr>
      </w:pPr>
      <w:r w:rsidRPr="00BA013B">
        <w:rPr>
          <w:sz w:val="28"/>
          <w:szCs w:val="28"/>
        </w:rPr>
        <w:t>- обеспечения эффективной координации заинтересованных муниципальных органов власти, общественных объединений  и  организаций физкультурно-спортивной направленности  и  прочих организаций, участвующих в реализации мероприятий  подпрограммы</w:t>
      </w:r>
      <w:r>
        <w:rPr>
          <w:sz w:val="28"/>
          <w:szCs w:val="28"/>
        </w:rPr>
        <w:t>.</w:t>
      </w:r>
    </w:p>
    <w:p w:rsidR="00254DFC" w:rsidRDefault="00254DFC" w:rsidP="006C5FC8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Default="00254DFC" w:rsidP="00C049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4DFC" w:rsidRDefault="00254DFC" w:rsidP="00C0498C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254DFC" w:rsidRPr="00C25136" w:rsidRDefault="00254DFC" w:rsidP="00C0498C">
      <w:pPr>
        <w:pStyle w:val="1"/>
        <w:shd w:val="clear" w:color="auto" w:fill="auto"/>
        <w:spacing w:before="0" w:after="0" w:line="322" w:lineRule="exact"/>
        <w:ind w:left="20" w:right="20" w:firstLine="700"/>
        <w:rPr>
          <w:rFonts w:ascii="Times New Roman" w:hAnsi="Times New Roman" w:cs="Times New Roman"/>
          <w:b/>
          <w:bCs/>
          <w:sz w:val="28"/>
          <w:szCs w:val="28"/>
        </w:rPr>
      </w:pPr>
      <w:r w:rsidRPr="00C25136">
        <w:rPr>
          <w:rFonts w:ascii="Times New Roman" w:hAnsi="Times New Roman" w:cs="Times New Roman"/>
          <w:b/>
          <w:bCs/>
          <w:sz w:val="28"/>
          <w:szCs w:val="28"/>
        </w:rPr>
        <w:t>2. Цели, задачи и показатели (индикаторы), основные ожидаемые конечные результаты, сроки и этапы реализации  муниципальной программы</w:t>
      </w:r>
    </w:p>
    <w:p w:rsidR="00254DFC" w:rsidRDefault="00254DFC" w:rsidP="00C0498C">
      <w:pPr>
        <w:pStyle w:val="ConsNormal"/>
        <w:widowControl/>
        <w:ind w:left="-360" w:right="-104" w:firstLine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4DFC" w:rsidRPr="00980F72" w:rsidRDefault="00254DFC" w:rsidP="001C1FA4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 xml:space="preserve">Основными целями </w:t>
      </w:r>
      <w:r>
        <w:rPr>
          <w:sz w:val="28"/>
          <w:szCs w:val="28"/>
        </w:rPr>
        <w:t xml:space="preserve">муниципальной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Pr="00980F72">
        <w:rPr>
          <w:rFonts w:ascii="Times New Roman CYR" w:hAnsi="Times New Roman CYR" w:cs="Times New Roman CYR"/>
          <w:sz w:val="28"/>
          <w:szCs w:val="28"/>
        </w:rPr>
        <w:t xml:space="preserve">рограммы являются: </w:t>
      </w:r>
      <w:r w:rsidRPr="00980F72">
        <w:rPr>
          <w:sz w:val="28"/>
          <w:szCs w:val="28"/>
        </w:rPr>
        <w:t>создание условий для укрепления здоровья населения города Каменск-Шахтинского путем развития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удовлетворение потребности населения в получении доступного и качественного дополнительного образования; создание оптимальных условий для развития футбола как социального явления с особой общественной значимостью.</w:t>
      </w:r>
    </w:p>
    <w:p w:rsidR="00254DFC" w:rsidRPr="00980F72" w:rsidRDefault="00254DFC" w:rsidP="001C1FA4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 xml:space="preserve">Отдел  </w:t>
      </w:r>
      <w:r w:rsidRPr="00980F72">
        <w:rPr>
          <w:sz w:val="28"/>
          <w:szCs w:val="28"/>
        </w:rPr>
        <w:t>ФКСЗМ</w:t>
      </w:r>
      <w:r w:rsidRPr="00980F72">
        <w:rPr>
          <w:rFonts w:ascii="Times New Roman CYR" w:hAnsi="Times New Roman CYR" w:cs="Times New Roman CYR"/>
          <w:sz w:val="28"/>
          <w:szCs w:val="28"/>
        </w:rPr>
        <w:t xml:space="preserve"> во взаимодействии с органами местного самоуправления, общественностью, образовательными учреждениями обеспечивает реализацию </w:t>
      </w:r>
      <w:r>
        <w:rPr>
          <w:sz w:val="28"/>
          <w:szCs w:val="28"/>
        </w:rPr>
        <w:t xml:space="preserve">муниципальной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Pr="00980F72">
        <w:rPr>
          <w:rFonts w:ascii="Times New Roman CYR" w:hAnsi="Times New Roman CYR" w:cs="Times New Roman CYR"/>
          <w:sz w:val="28"/>
          <w:szCs w:val="28"/>
        </w:rPr>
        <w:t>рограммы на территории города в период 2014-2020 годы.</w:t>
      </w:r>
    </w:p>
    <w:p w:rsidR="00254DFC" w:rsidRPr="00980F72" w:rsidRDefault="00254DFC" w:rsidP="001C1FA4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980F72">
        <w:rPr>
          <w:rFonts w:ascii="Times New Roman CYR" w:hAnsi="Times New Roman CYR" w:cs="Times New Roman CYR"/>
          <w:sz w:val="28"/>
          <w:szCs w:val="28"/>
        </w:rPr>
        <w:t>Для достижения указанных целей должны быть решены следующие основные задачи: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 w:rsidRPr="00980F72">
        <w:rPr>
          <w:sz w:val="28"/>
          <w:szCs w:val="28"/>
        </w:rPr>
        <w:t>1. Формирование у жителей города навыков здорового образа жизни, воспитание осознанной потребности в физическом совершенствовании.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0F72">
        <w:rPr>
          <w:sz w:val="28"/>
          <w:szCs w:val="28"/>
        </w:rPr>
        <w:t>2. Увеличение численности граждан, активно занимающихся физической культурой и спортом.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0F72">
        <w:rPr>
          <w:sz w:val="28"/>
          <w:szCs w:val="28"/>
        </w:rPr>
        <w:t>3. Обеспечение условий для организации и проведения календарных спортивно-массовых</w:t>
      </w:r>
      <w:r>
        <w:rPr>
          <w:sz w:val="28"/>
          <w:szCs w:val="28"/>
        </w:rPr>
        <w:t xml:space="preserve"> и оздоровительных</w:t>
      </w:r>
      <w:r w:rsidRPr="00980F72">
        <w:rPr>
          <w:sz w:val="28"/>
          <w:szCs w:val="28"/>
        </w:rPr>
        <w:t xml:space="preserve"> мероприятий по различным видам спорта </w:t>
      </w:r>
      <w:r>
        <w:rPr>
          <w:sz w:val="28"/>
          <w:szCs w:val="28"/>
        </w:rPr>
        <w:t xml:space="preserve">среди </w:t>
      </w:r>
      <w:r w:rsidRPr="00980F72">
        <w:rPr>
          <w:sz w:val="28"/>
          <w:szCs w:val="28"/>
        </w:rPr>
        <w:t>различных категорий граждан города, в том числе инвалидов.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980F72">
        <w:rPr>
          <w:sz w:val="28"/>
          <w:szCs w:val="28"/>
        </w:rPr>
        <w:t>. Обеспечение условий для развития спорта высших достижений</w:t>
      </w:r>
      <w:r>
        <w:rPr>
          <w:sz w:val="28"/>
          <w:szCs w:val="28"/>
        </w:rPr>
        <w:t xml:space="preserve"> и </w:t>
      </w:r>
      <w:r w:rsidRPr="00980F72">
        <w:rPr>
          <w:sz w:val="28"/>
          <w:szCs w:val="28"/>
        </w:rPr>
        <w:t>детско-юношеского спорта.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Pr="00980F72">
        <w:rPr>
          <w:sz w:val="28"/>
          <w:szCs w:val="28"/>
        </w:rPr>
        <w:t>. Повышение профессиональной компетентности специалистов по физической культуре и спорту.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980F72">
        <w:rPr>
          <w:sz w:val="28"/>
          <w:szCs w:val="28"/>
        </w:rPr>
        <w:t>. Сохранение, развитие и эффективное использование материально-технической базы физической культуры и спорта города Каменск-Шахтинского.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Pr="00980F72">
        <w:rPr>
          <w:sz w:val="28"/>
          <w:szCs w:val="28"/>
        </w:rPr>
        <w:t>. Обеспечение  финансового обеспечения  учреждений дополнительного образования спортивной направленности.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</w:t>
      </w:r>
      <w:r w:rsidRPr="00980F72">
        <w:rPr>
          <w:sz w:val="28"/>
          <w:szCs w:val="28"/>
        </w:rPr>
        <w:t xml:space="preserve"> Обеспечение финансового обеспечения  муниципального бюджетного учреждения города Каменск-Шахтинский «Спортивный комплекс «Прогресс».</w:t>
      </w:r>
    </w:p>
    <w:p w:rsidR="00254DFC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</w:t>
      </w:r>
      <w:r w:rsidRPr="00980F72">
        <w:rPr>
          <w:sz w:val="28"/>
          <w:szCs w:val="28"/>
        </w:rPr>
        <w:t xml:space="preserve">. Совершенствование системы пропаганды футбола. </w:t>
      </w:r>
    </w:p>
    <w:p w:rsidR="00254DFC" w:rsidRPr="00980F72" w:rsidRDefault="00254DFC" w:rsidP="00C25136">
      <w:pPr>
        <w:jc w:val="both"/>
        <w:rPr>
          <w:sz w:val="28"/>
          <w:szCs w:val="28"/>
        </w:rPr>
      </w:pPr>
      <w:r>
        <w:rPr>
          <w:sz w:val="28"/>
          <w:szCs w:val="28"/>
        </w:rPr>
        <w:t>10. Интеграция молодежи в социально-экономические, общественно-политические и социокультурные отношения.</w:t>
      </w:r>
    </w:p>
    <w:p w:rsidR="00254DFC" w:rsidRDefault="00254DFC" w:rsidP="00C049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E7758">
        <w:rPr>
          <w:sz w:val="28"/>
          <w:szCs w:val="28"/>
        </w:rPr>
        <w:t>оказатели</w:t>
      </w:r>
      <w:r>
        <w:rPr>
          <w:sz w:val="28"/>
          <w:szCs w:val="28"/>
        </w:rPr>
        <w:t xml:space="preserve"> (индикаторы)</w:t>
      </w:r>
      <w:r w:rsidRPr="00B11C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основные ожидаемые конечные результаты </w:t>
      </w:r>
      <w:r w:rsidRPr="00AE7758">
        <w:rPr>
          <w:sz w:val="28"/>
          <w:szCs w:val="28"/>
        </w:rPr>
        <w:t xml:space="preserve"> П</w:t>
      </w:r>
      <w:r>
        <w:rPr>
          <w:sz w:val="28"/>
          <w:szCs w:val="28"/>
        </w:rPr>
        <w:t>одп</w:t>
      </w:r>
      <w:r w:rsidRPr="00AE7758">
        <w:rPr>
          <w:sz w:val="28"/>
          <w:szCs w:val="28"/>
        </w:rPr>
        <w:t xml:space="preserve">рограммы приведены </w:t>
      </w:r>
      <w:r>
        <w:rPr>
          <w:sz w:val="28"/>
          <w:szCs w:val="28"/>
        </w:rPr>
        <w:t>в</w:t>
      </w:r>
      <w:r w:rsidRPr="00AE7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приложении </w:t>
      </w:r>
      <w:r w:rsidRPr="00AE7758">
        <w:rPr>
          <w:sz w:val="28"/>
          <w:szCs w:val="28"/>
        </w:rPr>
        <w:t>№ 1</w:t>
      </w:r>
      <w:r>
        <w:rPr>
          <w:sz w:val="28"/>
          <w:szCs w:val="28"/>
        </w:rPr>
        <w:t xml:space="preserve"> </w:t>
      </w:r>
      <w:r w:rsidRPr="00AE7758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</w:t>
      </w:r>
      <w:r w:rsidRPr="00AE7758">
        <w:rPr>
          <w:sz w:val="28"/>
          <w:szCs w:val="28"/>
        </w:rPr>
        <w:t>рограмме.</w:t>
      </w:r>
    </w:p>
    <w:p w:rsidR="00254DFC" w:rsidRDefault="00254DFC" w:rsidP="00C0498C">
      <w:pPr>
        <w:ind w:firstLine="709"/>
        <w:jc w:val="both"/>
        <w:rPr>
          <w:sz w:val="28"/>
          <w:szCs w:val="28"/>
        </w:rPr>
      </w:pPr>
      <w:r w:rsidRPr="00AE7758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</w:t>
      </w:r>
      <w:r w:rsidRPr="00AE7758">
        <w:rPr>
          <w:sz w:val="28"/>
          <w:szCs w:val="28"/>
        </w:rPr>
        <w:t xml:space="preserve">рограммы рассчитана на </w:t>
      </w:r>
      <w:r>
        <w:rPr>
          <w:sz w:val="28"/>
          <w:szCs w:val="28"/>
        </w:rPr>
        <w:t>7</w:t>
      </w:r>
      <w:r w:rsidRPr="00AE7758">
        <w:rPr>
          <w:sz w:val="28"/>
          <w:szCs w:val="28"/>
        </w:rPr>
        <w:t>-летний период, с 201</w:t>
      </w:r>
      <w:r>
        <w:rPr>
          <w:sz w:val="28"/>
          <w:szCs w:val="28"/>
        </w:rPr>
        <w:t>4</w:t>
      </w:r>
      <w:r w:rsidRPr="00AE7758">
        <w:rPr>
          <w:sz w:val="28"/>
          <w:szCs w:val="28"/>
        </w:rPr>
        <w:t xml:space="preserve"> по 20</w:t>
      </w:r>
      <w:r>
        <w:rPr>
          <w:sz w:val="28"/>
          <w:szCs w:val="28"/>
        </w:rPr>
        <w:t>20</w:t>
      </w:r>
      <w:r w:rsidRPr="00AE7758">
        <w:rPr>
          <w:sz w:val="28"/>
          <w:szCs w:val="28"/>
        </w:rPr>
        <w:t xml:space="preserve"> годы, не предусматривает выделение отдельных этапов</w:t>
      </w:r>
      <w:r>
        <w:rPr>
          <w:sz w:val="28"/>
          <w:szCs w:val="28"/>
        </w:rPr>
        <w:t>.</w:t>
      </w:r>
    </w:p>
    <w:p w:rsidR="00254DFC" w:rsidRPr="00BC43AA" w:rsidRDefault="00254DFC" w:rsidP="00C0498C">
      <w:pPr>
        <w:pStyle w:val="ConsNormal"/>
        <w:widowControl/>
        <w:ind w:right="-104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4DFC" w:rsidRPr="00657F3E" w:rsidRDefault="00254DFC" w:rsidP="00657F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Обоснование выделения подпрограмм муниципальной программы, обобщенная характеристика основных мероприятий муниципальной программы</w:t>
      </w:r>
    </w:p>
    <w:p w:rsidR="00254DFC" w:rsidRPr="00A965F3" w:rsidRDefault="00254DFC" w:rsidP="00CD444A">
      <w:pPr>
        <w:pStyle w:val="ConsNormal"/>
        <w:widowControl/>
        <w:ind w:right="-104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54DFC" w:rsidRPr="00A965F3" w:rsidRDefault="00254DFC" w:rsidP="00A965F3">
      <w:pPr>
        <w:widowControl w:val="0"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EA7DEA">
        <w:rPr>
          <w:rFonts w:ascii="Times New Roman CYR" w:hAnsi="Times New Roman CYR" w:cs="Times New Roman CYR"/>
          <w:sz w:val="28"/>
          <w:szCs w:val="28"/>
        </w:rPr>
        <w:t xml:space="preserve">            </w:t>
      </w:r>
      <w:r w:rsidRPr="00EA7DEA">
        <w:rPr>
          <w:rStyle w:val="12pt"/>
          <w:sz w:val="28"/>
          <w:szCs w:val="28"/>
        </w:rPr>
        <w:t xml:space="preserve">Подпрограммы </w:t>
      </w:r>
      <w:r>
        <w:rPr>
          <w:rStyle w:val="12pt"/>
          <w:sz w:val="28"/>
          <w:szCs w:val="28"/>
        </w:rPr>
        <w:t xml:space="preserve">муниципальной программы </w:t>
      </w:r>
      <w:r w:rsidRPr="00EA7DEA">
        <w:rPr>
          <w:rStyle w:val="12pt"/>
          <w:sz w:val="28"/>
          <w:szCs w:val="28"/>
        </w:rPr>
        <w:t>призваны обеспечить системную, целенаправленную деятельность муниципального образования «Город Каменск-Шахтинский» в лиц</w:t>
      </w:r>
      <w:r>
        <w:rPr>
          <w:rStyle w:val="12pt"/>
          <w:sz w:val="28"/>
          <w:szCs w:val="28"/>
        </w:rPr>
        <w:t>е отдела по физической культуре</w:t>
      </w:r>
      <w:r w:rsidRPr="00EA7DEA">
        <w:rPr>
          <w:rStyle w:val="12pt"/>
          <w:sz w:val="28"/>
          <w:szCs w:val="28"/>
        </w:rPr>
        <w:t>, спорту, вопросам здравоохранения и молодежной политике в сфере физической культуры и спорта</w:t>
      </w:r>
      <w:r>
        <w:rPr>
          <w:rStyle w:val="12pt"/>
          <w:sz w:val="28"/>
          <w:szCs w:val="28"/>
        </w:rPr>
        <w:t>,</w:t>
      </w:r>
      <w:r w:rsidRPr="00EA7DEA">
        <w:rPr>
          <w:rStyle w:val="12pt"/>
          <w:sz w:val="28"/>
          <w:szCs w:val="28"/>
        </w:rPr>
        <w:t xml:space="preserve"> молодежной политике.</w:t>
      </w:r>
    </w:p>
    <w:p w:rsidR="00254DFC" w:rsidRDefault="00254DFC" w:rsidP="00A965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</w:t>
      </w:r>
      <w:r w:rsidRPr="0018146D">
        <w:rPr>
          <w:sz w:val="28"/>
          <w:szCs w:val="28"/>
        </w:rPr>
        <w:t xml:space="preserve"> по созданию условий, обеспечивающих по</w:t>
      </w:r>
      <w:r>
        <w:rPr>
          <w:sz w:val="28"/>
          <w:szCs w:val="28"/>
        </w:rPr>
        <w:t>вышение мотивации жителей города</w:t>
      </w:r>
      <w:r w:rsidRPr="0018146D">
        <w:rPr>
          <w:sz w:val="28"/>
          <w:szCs w:val="28"/>
        </w:rPr>
        <w:t xml:space="preserve"> к регулярным занятиям физической культурой и спортом, ведению здорового образ жизни, </w:t>
      </w:r>
      <w:r>
        <w:rPr>
          <w:sz w:val="28"/>
          <w:szCs w:val="28"/>
        </w:rPr>
        <w:t xml:space="preserve">удовлетворению потребности населения в получении доступного и качественного дополнительного образования спортивной направленности </w:t>
      </w:r>
      <w:r w:rsidRPr="0018146D">
        <w:rPr>
          <w:sz w:val="28"/>
          <w:szCs w:val="28"/>
        </w:rPr>
        <w:t>достигается путем реализации мероприяти</w:t>
      </w:r>
      <w:r>
        <w:rPr>
          <w:sz w:val="28"/>
          <w:szCs w:val="28"/>
        </w:rPr>
        <w:t>й, предусмотренных подпрограммами: «</w:t>
      </w:r>
      <w:r w:rsidRPr="004F3BE1">
        <w:rPr>
          <w:sz w:val="28"/>
          <w:szCs w:val="28"/>
        </w:rPr>
        <w:t>Управление  развитием  отрасли  физической   культуры   и   спорта</w:t>
      </w:r>
      <w:r>
        <w:rPr>
          <w:sz w:val="28"/>
          <w:szCs w:val="28"/>
        </w:rPr>
        <w:t xml:space="preserve">», </w:t>
      </w:r>
      <w:r w:rsidRPr="000B7D12">
        <w:rPr>
          <w:sz w:val="28"/>
          <w:szCs w:val="28"/>
        </w:rPr>
        <w:t>«</w:t>
      </w:r>
      <w:r w:rsidRPr="000B7D12">
        <w:rPr>
          <w:rFonts w:ascii="Times New Roman CYR" w:hAnsi="Times New Roman CYR" w:cs="Times New Roman CYR"/>
          <w:sz w:val="28"/>
          <w:szCs w:val="28"/>
        </w:rPr>
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B7D12">
        <w:rPr>
          <w:rFonts w:ascii="Times New Roman CYR" w:hAnsi="Times New Roman CYR" w:cs="Times New Roman CYR"/>
          <w:sz w:val="28"/>
          <w:szCs w:val="28"/>
        </w:rPr>
        <w:t>в соответствии с установленными муниципальными заданиями»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917B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B7D12">
        <w:rPr>
          <w:sz w:val="28"/>
          <w:szCs w:val="28"/>
        </w:rPr>
        <w:t xml:space="preserve">«Выполнение функций муниципальным бюджетным учреждением города Каменск-Шахтинский «Спортивный комплекс </w:t>
      </w:r>
      <w:r w:rsidRPr="000B7D12">
        <w:rPr>
          <w:rFonts w:ascii="13" w:hAnsi="13" w:cs="13"/>
          <w:sz w:val="28"/>
          <w:szCs w:val="28"/>
        </w:rPr>
        <w:t>«Прогресс»</w:t>
      </w:r>
      <w:r w:rsidRPr="000B7D1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0B7D12">
        <w:rPr>
          <w:sz w:val="28"/>
          <w:szCs w:val="28"/>
        </w:rPr>
        <w:t>в том числе по оказанию муниципальных услуг в соответствии с установленным муниципальным заданием»</w:t>
      </w:r>
      <w:r>
        <w:rPr>
          <w:sz w:val="28"/>
          <w:szCs w:val="28"/>
        </w:rPr>
        <w:t>.</w:t>
      </w:r>
    </w:p>
    <w:p w:rsidR="00254DFC" w:rsidRPr="00A965F3" w:rsidRDefault="00254DFC" w:rsidP="00A965F3">
      <w:pPr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8"/>
          <w:szCs w:val="28"/>
        </w:rPr>
        <w:t xml:space="preserve">  Мероприятия Подпрограмм направлены на реализацию приоритетного направления муниципальной политики - развитие системы массовой физической культуры и спорта, физического воспитания. </w:t>
      </w:r>
    </w:p>
    <w:p w:rsidR="00254DFC" w:rsidRDefault="00254DFC" w:rsidP="00A965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18146D">
        <w:rPr>
          <w:sz w:val="28"/>
          <w:szCs w:val="28"/>
        </w:rPr>
        <w:t>формирования в молодежной среде культуры социальной активности и ответственности, искоренения позиций иждивенчества и пассивности, повышения уровня вовлеченности в происходящие социально-экономические процессы и создания комфортных и благоприятных условий для получения образования, трудоус</w:t>
      </w:r>
      <w:r>
        <w:rPr>
          <w:sz w:val="28"/>
          <w:szCs w:val="28"/>
        </w:rPr>
        <w:t>тройства и жизни молодежи, разработана подп</w:t>
      </w:r>
      <w:r w:rsidRPr="0018146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 </w:t>
      </w:r>
      <w:r w:rsidRPr="00A0461B">
        <w:rPr>
          <w:sz w:val="28"/>
          <w:szCs w:val="28"/>
        </w:rPr>
        <w:t>«Молодежь города Камен</w:t>
      </w:r>
      <w:r>
        <w:rPr>
          <w:sz w:val="28"/>
          <w:szCs w:val="28"/>
        </w:rPr>
        <w:t xml:space="preserve">ска на 2014–2020 </w:t>
      </w:r>
      <w:r w:rsidRPr="00A0461B">
        <w:rPr>
          <w:sz w:val="28"/>
          <w:szCs w:val="28"/>
        </w:rPr>
        <w:t>годы»</w:t>
      </w:r>
      <w:r>
        <w:rPr>
          <w:sz w:val="28"/>
          <w:szCs w:val="28"/>
        </w:rPr>
        <w:t>.</w:t>
      </w:r>
    </w:p>
    <w:p w:rsidR="00254DFC" w:rsidRPr="00A965F3" w:rsidRDefault="00254DFC" w:rsidP="00A965F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Pr="0018146D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18146D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станут</w:t>
      </w:r>
      <w:r w:rsidRPr="0018146D">
        <w:rPr>
          <w:sz w:val="28"/>
          <w:szCs w:val="28"/>
        </w:rPr>
        <w:t xml:space="preserve"> основой для достижения долгосрочных целей</w:t>
      </w:r>
      <w:r>
        <w:rPr>
          <w:sz w:val="28"/>
          <w:szCs w:val="28"/>
        </w:rPr>
        <w:t xml:space="preserve"> по воспитанию у молодых жителей города</w:t>
      </w:r>
      <w:r w:rsidRPr="0018146D">
        <w:rPr>
          <w:sz w:val="28"/>
          <w:szCs w:val="28"/>
        </w:rPr>
        <w:t xml:space="preserve"> потребности в активном и здоровом образе жизни, укреплении здоровья, развитии гражданской позиции, трудовой и социальной активности. </w:t>
      </w:r>
    </w:p>
    <w:p w:rsidR="00254DFC" w:rsidRPr="00A92699" w:rsidRDefault="00254DFC" w:rsidP="00C049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92699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>муниципальной п</w:t>
      </w:r>
      <w:r w:rsidRPr="00A92699">
        <w:rPr>
          <w:sz w:val="28"/>
          <w:szCs w:val="28"/>
        </w:rPr>
        <w:t>рограммы муниципальными учреждениями  участниками Программы</w:t>
      </w:r>
      <w:r>
        <w:rPr>
          <w:sz w:val="28"/>
          <w:szCs w:val="28"/>
        </w:rPr>
        <w:t>,</w:t>
      </w:r>
      <w:r w:rsidRPr="00A92699">
        <w:rPr>
          <w:sz w:val="28"/>
          <w:szCs w:val="28"/>
        </w:rPr>
        <w:t xml:space="preserve"> предусматривается оказание муниципальных услуг населению города в объеме установленного муниципального задания.</w:t>
      </w:r>
    </w:p>
    <w:p w:rsidR="00254DFC" w:rsidRPr="00A92699" w:rsidRDefault="00254DFC" w:rsidP="00C049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92699">
        <w:rPr>
          <w:sz w:val="28"/>
          <w:szCs w:val="28"/>
        </w:rPr>
        <w:t xml:space="preserve">Прогноз сводных показателей приведен в приложении </w:t>
      </w:r>
      <w:r>
        <w:rPr>
          <w:sz w:val="28"/>
          <w:szCs w:val="28"/>
        </w:rPr>
        <w:t>№ 4 к муниципальной п</w:t>
      </w:r>
      <w:r w:rsidRPr="00A92699">
        <w:rPr>
          <w:sz w:val="28"/>
          <w:szCs w:val="28"/>
        </w:rPr>
        <w:t>рограмме.</w:t>
      </w:r>
    </w:p>
    <w:p w:rsidR="00254DFC" w:rsidRPr="00A92699" w:rsidRDefault="00254DFC" w:rsidP="00C0498C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A92699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>муниципальной п</w:t>
      </w:r>
      <w:r w:rsidRPr="00A92699">
        <w:rPr>
          <w:sz w:val="28"/>
          <w:szCs w:val="28"/>
        </w:rPr>
        <w:t xml:space="preserve">рограммы разработки перечня инвестиционных проектов не предусмотрено. </w:t>
      </w:r>
    </w:p>
    <w:p w:rsidR="00254DFC" w:rsidRPr="00A92699" w:rsidRDefault="00254DFC" w:rsidP="00C049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4DFC" w:rsidRDefault="00254DFC" w:rsidP="00C0498C">
      <w:pPr>
        <w:ind w:left="360"/>
        <w:jc w:val="center"/>
        <w:rPr>
          <w:sz w:val="28"/>
          <w:szCs w:val="28"/>
        </w:rPr>
      </w:pPr>
    </w:p>
    <w:p w:rsidR="00254DFC" w:rsidRPr="00657F3E" w:rsidRDefault="00254DFC" w:rsidP="00C0498C">
      <w:pPr>
        <w:ind w:left="360"/>
        <w:jc w:val="center"/>
        <w:rPr>
          <w:b/>
          <w:bCs/>
          <w:sz w:val="28"/>
          <w:szCs w:val="28"/>
        </w:rPr>
      </w:pPr>
      <w:r w:rsidRPr="00657F3E">
        <w:rPr>
          <w:b/>
          <w:bCs/>
          <w:sz w:val="28"/>
          <w:szCs w:val="28"/>
        </w:rPr>
        <w:t>4. Информация по ресурсному обеспечению муниципальной программы</w:t>
      </w:r>
    </w:p>
    <w:p w:rsidR="00254DFC" w:rsidRPr="00657F3E" w:rsidRDefault="00254DFC" w:rsidP="00C0498C">
      <w:pPr>
        <w:ind w:left="360"/>
        <w:jc w:val="center"/>
        <w:rPr>
          <w:b/>
          <w:bCs/>
          <w:sz w:val="16"/>
          <w:szCs w:val="16"/>
        </w:rPr>
      </w:pPr>
    </w:p>
    <w:p w:rsidR="00254DFC" w:rsidRDefault="00254DFC" w:rsidP="005C4214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Источником финансового обеспечения</w:t>
      </w:r>
      <w:r w:rsidRPr="00AE775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</w:t>
      </w:r>
      <w:r w:rsidRPr="00AE7758">
        <w:rPr>
          <w:sz w:val="28"/>
          <w:szCs w:val="28"/>
        </w:rPr>
        <w:t xml:space="preserve">рограммы являются средства </w:t>
      </w:r>
      <w:r>
        <w:rPr>
          <w:sz w:val="28"/>
          <w:szCs w:val="28"/>
        </w:rPr>
        <w:t xml:space="preserve"> </w:t>
      </w:r>
      <w:r w:rsidRPr="008E5293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и внебюджетных средств</w:t>
      </w:r>
      <w:r w:rsidRPr="008E5293">
        <w:rPr>
          <w:sz w:val="28"/>
          <w:szCs w:val="28"/>
        </w:rPr>
        <w:t xml:space="preserve">. Суммарно на реализацию мероприятий </w:t>
      </w:r>
      <w:r>
        <w:rPr>
          <w:sz w:val="28"/>
          <w:szCs w:val="28"/>
        </w:rPr>
        <w:t>муниципальной п</w:t>
      </w:r>
      <w:r w:rsidRPr="008E5293">
        <w:rPr>
          <w:sz w:val="28"/>
          <w:szCs w:val="28"/>
        </w:rPr>
        <w:t xml:space="preserve">рограммы требуется выделение </w:t>
      </w:r>
      <w:r w:rsidRPr="00986876">
        <w:rPr>
          <w:b/>
          <w:bCs/>
          <w:sz w:val="28"/>
          <w:szCs w:val="28"/>
        </w:rPr>
        <w:t>232 124,4</w:t>
      </w:r>
      <w:r w:rsidRPr="008E5293">
        <w:rPr>
          <w:sz w:val="28"/>
          <w:szCs w:val="28"/>
        </w:rPr>
        <w:t xml:space="preserve"> тысяч рублей, в том числе</w:t>
      </w:r>
      <w:r>
        <w:rPr>
          <w:sz w:val="28"/>
          <w:szCs w:val="28"/>
        </w:rPr>
        <w:t xml:space="preserve"> по годам</w:t>
      </w:r>
      <w:r w:rsidRPr="008E5293">
        <w:rPr>
          <w:sz w:val="28"/>
          <w:szCs w:val="28"/>
        </w:rPr>
        <w:t xml:space="preserve">: </w:t>
      </w:r>
    </w:p>
    <w:p w:rsidR="00254DFC" w:rsidRDefault="00254DFC" w:rsidP="005C4214">
      <w:pPr>
        <w:ind w:firstLine="567"/>
        <w:rPr>
          <w:sz w:val="28"/>
          <w:szCs w:val="28"/>
        </w:rPr>
      </w:pP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30 966,7 </w:t>
      </w:r>
      <w:r w:rsidRPr="00980F72">
        <w:rPr>
          <w:sz w:val="28"/>
          <w:szCs w:val="28"/>
        </w:rPr>
        <w:t xml:space="preserve">тысяч рублей; 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33 264,5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30 500,9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31 960,5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33 588,9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>
        <w:rPr>
          <w:sz w:val="28"/>
          <w:szCs w:val="28"/>
        </w:rPr>
        <w:t>- 2019 год –  35 166,0 т</w:t>
      </w:r>
      <w:r w:rsidRPr="00980F72">
        <w:rPr>
          <w:sz w:val="28"/>
          <w:szCs w:val="28"/>
        </w:rPr>
        <w:t>ысяч рублей;</w:t>
      </w:r>
    </w:p>
    <w:p w:rsidR="00254DFC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 xml:space="preserve">36 676,9 </w:t>
      </w:r>
      <w:r w:rsidRPr="00980F72">
        <w:rPr>
          <w:sz w:val="28"/>
          <w:szCs w:val="28"/>
        </w:rPr>
        <w:t>тысяч рублей.</w:t>
      </w:r>
    </w:p>
    <w:p w:rsidR="00254DFC" w:rsidRPr="00980F72" w:rsidRDefault="00254DFC" w:rsidP="00657F3E">
      <w:pPr>
        <w:rPr>
          <w:sz w:val="28"/>
          <w:szCs w:val="28"/>
        </w:rPr>
      </w:pPr>
    </w:p>
    <w:p w:rsidR="00254DFC" w:rsidRPr="00980F72" w:rsidRDefault="00254DFC" w:rsidP="00657F3E">
      <w:pPr>
        <w:rPr>
          <w:sz w:val="28"/>
          <w:szCs w:val="28"/>
        </w:rPr>
      </w:pPr>
      <w:r>
        <w:rPr>
          <w:sz w:val="28"/>
          <w:szCs w:val="28"/>
        </w:rPr>
        <w:t>За счет средств местного</w:t>
      </w:r>
      <w:r w:rsidRPr="00980F72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980F7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07AD0">
        <w:rPr>
          <w:b/>
          <w:bCs/>
          <w:sz w:val="28"/>
          <w:szCs w:val="28"/>
        </w:rPr>
        <w:t>231 041,4</w:t>
      </w:r>
      <w:r w:rsidRPr="00980F72">
        <w:rPr>
          <w:sz w:val="28"/>
          <w:szCs w:val="28"/>
        </w:rPr>
        <w:t xml:space="preserve">  тысяч рублей, в том числе по годам:</w:t>
      </w:r>
    </w:p>
    <w:p w:rsidR="00254DFC" w:rsidRPr="00980F72" w:rsidRDefault="00254DFC" w:rsidP="00657F3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980F72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30 716,7 </w:t>
      </w:r>
      <w:r w:rsidRPr="00980F72">
        <w:rPr>
          <w:sz w:val="28"/>
          <w:szCs w:val="28"/>
        </w:rPr>
        <w:t xml:space="preserve">тысяч рублей; 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33 134,5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30 367,9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31 825,5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33 448,9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>
        <w:rPr>
          <w:sz w:val="28"/>
          <w:szCs w:val="28"/>
        </w:rPr>
        <w:t>- 2019 год –  35 021,0 т</w:t>
      </w:r>
      <w:r w:rsidRPr="00980F72">
        <w:rPr>
          <w:sz w:val="28"/>
          <w:szCs w:val="28"/>
        </w:rPr>
        <w:t>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 xml:space="preserve">36 526,9 </w:t>
      </w:r>
      <w:r w:rsidRPr="00980F72">
        <w:rPr>
          <w:sz w:val="28"/>
          <w:szCs w:val="28"/>
        </w:rPr>
        <w:t>тысяч рублей.</w:t>
      </w:r>
    </w:p>
    <w:p w:rsidR="00254DFC" w:rsidRPr="00980F72" w:rsidRDefault="00254DFC" w:rsidP="00657F3E">
      <w:pPr>
        <w:rPr>
          <w:sz w:val="28"/>
          <w:szCs w:val="28"/>
        </w:rPr>
      </w:pPr>
    </w:p>
    <w:p w:rsidR="00254DFC" w:rsidRPr="00980F72" w:rsidRDefault="00254DFC" w:rsidP="00657F3E">
      <w:pPr>
        <w:rPr>
          <w:sz w:val="28"/>
          <w:szCs w:val="28"/>
        </w:rPr>
      </w:pPr>
      <w:r>
        <w:rPr>
          <w:sz w:val="28"/>
          <w:szCs w:val="28"/>
        </w:rPr>
        <w:t>Внебюджетные средства:</w:t>
      </w:r>
      <w:r w:rsidRPr="00980F72">
        <w:rPr>
          <w:sz w:val="28"/>
          <w:szCs w:val="28"/>
        </w:rPr>
        <w:t xml:space="preserve"> </w:t>
      </w:r>
      <w:r w:rsidRPr="00657F3E">
        <w:rPr>
          <w:b/>
          <w:bCs/>
          <w:sz w:val="28"/>
          <w:szCs w:val="28"/>
        </w:rPr>
        <w:t xml:space="preserve">1 083,0 </w:t>
      </w:r>
      <w:r w:rsidRPr="00980F72">
        <w:rPr>
          <w:sz w:val="28"/>
          <w:szCs w:val="28"/>
        </w:rPr>
        <w:t>тысяч рублей, в том числе по годам: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250,0 </w:t>
      </w:r>
      <w:r w:rsidRPr="00980F72">
        <w:rPr>
          <w:sz w:val="28"/>
          <w:szCs w:val="28"/>
        </w:rPr>
        <w:t xml:space="preserve">тысяч рублей; 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130,0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133,0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135,0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140,0 </w:t>
      </w:r>
      <w:r w:rsidRPr="00980F72">
        <w:rPr>
          <w:sz w:val="28"/>
          <w:szCs w:val="28"/>
        </w:rPr>
        <w:t>тысяч рублей;</w:t>
      </w:r>
    </w:p>
    <w:p w:rsidR="00254DFC" w:rsidRPr="00980F72" w:rsidRDefault="00254DFC" w:rsidP="00657F3E">
      <w:pPr>
        <w:rPr>
          <w:sz w:val="28"/>
          <w:szCs w:val="28"/>
        </w:rPr>
      </w:pPr>
      <w:r w:rsidRPr="00980F72">
        <w:rPr>
          <w:sz w:val="28"/>
          <w:szCs w:val="28"/>
        </w:rPr>
        <w:t xml:space="preserve">- 2019 год –  </w:t>
      </w:r>
      <w:r>
        <w:rPr>
          <w:sz w:val="28"/>
          <w:szCs w:val="28"/>
        </w:rPr>
        <w:t xml:space="preserve">145,0 </w:t>
      </w:r>
      <w:r w:rsidRPr="00980F72">
        <w:rPr>
          <w:sz w:val="28"/>
          <w:szCs w:val="28"/>
        </w:rPr>
        <w:t>тысяч рублей;</w:t>
      </w:r>
    </w:p>
    <w:p w:rsidR="00254DFC" w:rsidRPr="008E5293" w:rsidRDefault="00254DFC" w:rsidP="00657F3E">
      <w:pPr>
        <w:rPr>
          <w:sz w:val="28"/>
          <w:szCs w:val="28"/>
        </w:rPr>
      </w:pPr>
      <w:r>
        <w:rPr>
          <w:sz w:val="28"/>
          <w:szCs w:val="28"/>
        </w:rPr>
        <w:t>- 2020 год –  150,0 т</w:t>
      </w:r>
      <w:r w:rsidRPr="00980F72">
        <w:rPr>
          <w:sz w:val="28"/>
          <w:szCs w:val="28"/>
        </w:rPr>
        <w:t>ысяч рублей.</w:t>
      </w:r>
    </w:p>
    <w:p w:rsidR="00254DFC" w:rsidRPr="008E5293" w:rsidRDefault="00254DFC" w:rsidP="00C049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финансового обеспечения муниципальной п</w:t>
      </w:r>
      <w:r w:rsidRPr="008E5293">
        <w:rPr>
          <w:sz w:val="28"/>
          <w:szCs w:val="28"/>
        </w:rPr>
        <w:t>рограммы подлежит ежегодному уточнению с учетом возможностей средств местного бюджета.</w:t>
      </w:r>
    </w:p>
    <w:p w:rsidR="00254DFC" w:rsidRPr="008E5293" w:rsidRDefault="00254DFC" w:rsidP="00C0498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E5293">
        <w:rPr>
          <w:rFonts w:ascii="Times New Roman" w:hAnsi="Times New Roman" w:cs="Times New Roman"/>
          <w:b w:val="0"/>
          <w:bCs w:val="0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>Расходы мест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ного бюджета на  реализацию </w:t>
      </w:r>
      <w:r w:rsidRPr="00136AC4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программы приведены в приложении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 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п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рограмме. </w:t>
      </w:r>
    </w:p>
    <w:p w:rsidR="00254DFC" w:rsidRDefault="00254DFC" w:rsidP="006C5F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E5293">
        <w:rPr>
          <w:sz w:val="28"/>
          <w:szCs w:val="28"/>
        </w:rPr>
        <w:t xml:space="preserve">           Расходы  федерального бюджета, областного бюджета</w:t>
      </w:r>
      <w:r>
        <w:rPr>
          <w:sz w:val="28"/>
          <w:szCs w:val="28"/>
        </w:rPr>
        <w:t>,</w:t>
      </w:r>
      <w:r w:rsidRPr="008E5293">
        <w:rPr>
          <w:sz w:val="28"/>
          <w:szCs w:val="28"/>
        </w:rPr>
        <w:t xml:space="preserve">   местного бюджета и внебюджетных источников на реализацию </w:t>
      </w:r>
      <w:r>
        <w:rPr>
          <w:sz w:val="28"/>
          <w:szCs w:val="28"/>
        </w:rPr>
        <w:t>муниципальной программы приведены в  приложении</w:t>
      </w:r>
      <w:r w:rsidRPr="008E5293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 </w:t>
      </w:r>
      <w:r w:rsidRPr="008E5293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</w:t>
      </w:r>
      <w:r w:rsidRPr="008E5293">
        <w:rPr>
          <w:sz w:val="28"/>
          <w:szCs w:val="28"/>
        </w:rPr>
        <w:t xml:space="preserve">рограмме. </w:t>
      </w:r>
      <w:r w:rsidRPr="00AB1D1D">
        <w:rPr>
          <w:rFonts w:ascii="Times New Roman CYR" w:hAnsi="Times New Roman CYR" w:cs="Times New Roman CYR"/>
        </w:rPr>
        <w:t xml:space="preserve">  </w:t>
      </w:r>
    </w:p>
    <w:p w:rsidR="00254DFC" w:rsidRDefault="00254DFC" w:rsidP="006C5FC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254DFC" w:rsidRDefault="00254DFC" w:rsidP="00A965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DFC" w:rsidRDefault="00254DFC" w:rsidP="00136AC4">
      <w:pPr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 Методика оценки эффективности муниципальной программы</w:t>
      </w:r>
    </w:p>
    <w:p w:rsidR="00254DFC" w:rsidRDefault="00254DFC" w:rsidP="00845A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Формирование здорового и гармонично-развитого поколения – одно из предназначений такой отрасли социальной сферы, как физическая культура и спорт. Затраты на эту отрасль являются инвестициями в трудовые ресурсы.</w:t>
      </w: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Основные целевые индикаторы и показатели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>программы, по которым будет оцениваться эффективность ее реализации, приведены в Приложении № 1 к настоящей муниципальной программе.</w:t>
      </w:r>
    </w:p>
    <w:p w:rsidR="00254DFC" w:rsidRPr="00E772F6" w:rsidRDefault="00254DFC" w:rsidP="00845AB9">
      <w:pPr>
        <w:ind w:firstLine="600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Оценка эффективности реализации Программы базируется на достижении таких показателей, как </w:t>
      </w:r>
      <w:r>
        <w:rPr>
          <w:sz w:val="28"/>
          <w:szCs w:val="28"/>
        </w:rPr>
        <w:t xml:space="preserve">доля лиц, систематически занимающихся физической культурой и спортом, увеличение охвата количества школьников услугами дополнительного образования спортивной направленности,  снижение уровня заболеваемости, увеличение продолжительности жизни, формирование основ здорового образа жизни у жителей города, увеличение числа занимающихся спортом в муниципальном бюджетном учреждении города </w:t>
      </w:r>
      <w:r w:rsidRPr="00E772F6">
        <w:rPr>
          <w:sz w:val="28"/>
          <w:szCs w:val="28"/>
        </w:rPr>
        <w:t>Каменск - Щахтинский «Спортивный комплекс «Прогресс», выход футбольной команды «Прогресс» в число 5 лучших команд Первой лиги Чемпионата Ростовской области по футболу.</w:t>
      </w: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>Программы позволит сохранить и укрепить здоровье граждан города, увеличить продолжительность активной жизни, создать условия и формирование мотивации для ведения здорового образа жизни, сократить потери рабочего времени в связи с заболеваемостью, существенно снизить уровень заболеваемости социально значимыми и представляющими опасность для окружающих заболеваниями.</w:t>
      </w: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Степень достижения ожидаемых результатов планируется измерять путем сопоставления фактических значений целевых индикаторов с их плановыми значениями.</w:t>
      </w: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Оценка эффективности реализации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 xml:space="preserve">программы проводится ежегодно на основе использования системы целевых индикаторов, что обеспечит мониторинг динамики результатов реализации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>программы за оцениваемый период с целью уточнения степени решения задач и выполнения мероприятий Программы.</w:t>
      </w: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Сопоставление значений целевых индикаторов проводится по каждому расчетному (плановому) показателю:  </w:t>
      </w:r>
    </w:p>
    <w:p w:rsidR="00254DFC" w:rsidRDefault="00254DFC" w:rsidP="00845AB9">
      <w:pPr>
        <w:ind w:firstLine="60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                         Е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 xml:space="preserve"> = Ф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>/П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>, где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Е</w:t>
      </w:r>
      <w:r>
        <w:rPr>
          <w:rStyle w:val="FontStyle11"/>
          <w:sz w:val="28"/>
          <w:szCs w:val="28"/>
          <w:vertAlign w:val="subscript"/>
        </w:rPr>
        <w:t xml:space="preserve">1 </w:t>
      </w:r>
      <w:r>
        <w:rPr>
          <w:rStyle w:val="FontStyle11"/>
          <w:sz w:val="28"/>
          <w:szCs w:val="28"/>
        </w:rPr>
        <w:t>– эффективность реализации соответствующего показателя;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Ф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 xml:space="preserve"> – фактическое значение индикатора, достигнутое в ходе реализации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>программы;   П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 xml:space="preserve"> – плановое значение индикатора, утвержденное Программой.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                       При значении: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Е</w:t>
      </w:r>
      <w:r>
        <w:rPr>
          <w:rStyle w:val="FontStyle11"/>
          <w:sz w:val="28"/>
          <w:szCs w:val="28"/>
          <w:vertAlign w:val="subscript"/>
        </w:rPr>
        <w:t xml:space="preserve">1 </w:t>
      </w:r>
      <w:r>
        <w:rPr>
          <w:rStyle w:val="FontStyle11"/>
          <w:sz w:val="28"/>
          <w:szCs w:val="28"/>
        </w:rPr>
        <w:t xml:space="preserve">= 100% - реализация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>программы является эффективной;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Е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 xml:space="preserve"> &gt; 100% - реализация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 xml:space="preserve">программы является наиболее эффективной; 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Е</w:t>
      </w:r>
      <w:r>
        <w:rPr>
          <w:rStyle w:val="FontStyle11"/>
          <w:sz w:val="28"/>
          <w:szCs w:val="28"/>
          <w:vertAlign w:val="subscript"/>
        </w:rPr>
        <w:t>1</w:t>
      </w:r>
      <w:r>
        <w:rPr>
          <w:rStyle w:val="FontStyle11"/>
          <w:sz w:val="28"/>
          <w:szCs w:val="28"/>
        </w:rPr>
        <w:t xml:space="preserve"> &lt; 100% - реализация </w:t>
      </w:r>
      <w:r>
        <w:rPr>
          <w:sz w:val="28"/>
          <w:szCs w:val="28"/>
        </w:rPr>
        <w:t xml:space="preserve">муниципальной </w:t>
      </w:r>
      <w:r>
        <w:rPr>
          <w:rStyle w:val="FontStyle11"/>
          <w:sz w:val="28"/>
          <w:szCs w:val="28"/>
        </w:rPr>
        <w:t>программы не эффективна.</w:t>
      </w:r>
    </w:p>
    <w:p w:rsidR="00254DFC" w:rsidRDefault="00254DFC" w:rsidP="00845AB9">
      <w:pPr>
        <w:ind w:firstLine="600"/>
        <w:rPr>
          <w:rStyle w:val="FontStyle11"/>
          <w:sz w:val="28"/>
          <w:szCs w:val="28"/>
        </w:rPr>
      </w:pPr>
    </w:p>
    <w:p w:rsidR="00254DFC" w:rsidRDefault="00254DFC" w:rsidP="00136AC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 Порядок взаимодействия ответственных исполнителей, соисполнителей, участников муниципальной программы</w:t>
      </w:r>
    </w:p>
    <w:p w:rsidR="00254DFC" w:rsidRDefault="00254DFC" w:rsidP="00136AC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Default="00254DFC" w:rsidP="00C5449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программы,  несет персональную ответственность за текущее управление реализацией муниципальной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муниципальной программы.</w:t>
      </w:r>
    </w:p>
    <w:p w:rsidR="00254DFC" w:rsidRDefault="00254DFC" w:rsidP="00C5449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муниципальной программы, несут персональную ответственность за реализацию </w:t>
      </w:r>
      <w:r>
        <w:rPr>
          <w:sz w:val="28"/>
          <w:szCs w:val="28"/>
          <w:shd w:val="clear" w:color="auto" w:fill="FFFFFF"/>
        </w:rPr>
        <w:t>основного</w:t>
      </w:r>
      <w:r>
        <w:rPr>
          <w:sz w:val="28"/>
          <w:szCs w:val="28"/>
        </w:rPr>
        <w:t xml:space="preserve"> мероприятия подпрограммы, мероприятия ведомственной целевой программы и использование выделяемых на их выполнение финансовых средств.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программы осуществляется в соответствии с планом реализации муниципальной программы (далее – план реализации),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результатов.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реализации составляется ответственным исполнителем муниципальной программы при разработке муниципальной программы.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реализации муниципальной программы утверждается ответственным исполнителем муниципальной программы не позднее 5 рабочих дней со дня утверждения постановления Администрации города муниципальной программы и далее ежегодно, не позднее 1 декабря текущего финансового года.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ответственным исполнителем муниципальной программы о внесении изменений в план реализации, не влияющих на параметры муниципальной программы, план с учетом изменений утверждается не позднее 5 рабочих дней со дня принятия решения.</w:t>
      </w:r>
    </w:p>
    <w:p w:rsidR="00254DFC" w:rsidRDefault="00254DFC" w:rsidP="00C5449D">
      <w:pPr>
        <w:widowControl w:val="0"/>
        <w:tabs>
          <w:tab w:val="left" w:pos="1325"/>
        </w:tabs>
        <w:spacing w:before="5"/>
        <w:ind w:right="119" w:firstLine="709"/>
        <w:jc w:val="both"/>
        <w:rPr>
          <w:sz w:val="28"/>
          <w:szCs w:val="28"/>
          <w:lang w:eastAsia="en-US"/>
        </w:rPr>
      </w:pPr>
      <w:bookmarkStart w:id="0" w:name="sub_10293"/>
      <w:r>
        <w:rPr>
          <w:spacing w:val="-1"/>
          <w:sz w:val="28"/>
          <w:szCs w:val="28"/>
          <w:lang w:eastAsia="en-US"/>
        </w:rPr>
        <w:t xml:space="preserve">Контроль </w:t>
      </w:r>
      <w:r>
        <w:rPr>
          <w:sz w:val="28"/>
          <w:szCs w:val="28"/>
          <w:lang w:eastAsia="en-US"/>
        </w:rPr>
        <w:t xml:space="preserve">за </w:t>
      </w:r>
      <w:r>
        <w:rPr>
          <w:spacing w:val="-1"/>
          <w:sz w:val="28"/>
          <w:szCs w:val="28"/>
          <w:lang w:eastAsia="en-US"/>
        </w:rPr>
        <w:t xml:space="preserve">исполнением муниципальных программ осуществляется </w:t>
      </w:r>
      <w:r>
        <w:rPr>
          <w:sz w:val="28"/>
          <w:szCs w:val="28"/>
        </w:rPr>
        <w:t xml:space="preserve">комиссией Администрации города по рассмотрению и согласованию проектов муниципальных программ </w:t>
      </w:r>
      <w:r>
        <w:rPr>
          <w:spacing w:val="-1"/>
          <w:sz w:val="28"/>
          <w:szCs w:val="28"/>
          <w:lang w:eastAsia="en-US"/>
        </w:rPr>
        <w:t xml:space="preserve">(далее - </w:t>
      </w:r>
      <w:r>
        <w:rPr>
          <w:spacing w:val="-1"/>
          <w:sz w:val="28"/>
          <w:szCs w:val="28"/>
        </w:rPr>
        <w:t>комиссия Администрации города)</w:t>
      </w:r>
      <w:r>
        <w:rPr>
          <w:spacing w:val="-1"/>
          <w:sz w:val="28"/>
          <w:szCs w:val="28"/>
          <w:lang w:eastAsia="en-US"/>
        </w:rPr>
        <w:t>.</w:t>
      </w:r>
    </w:p>
    <w:p w:rsidR="00254DFC" w:rsidRDefault="00254DFC" w:rsidP="00C5449D">
      <w:pPr>
        <w:widowControl w:val="0"/>
        <w:tabs>
          <w:tab w:val="left" w:pos="1304"/>
        </w:tabs>
        <w:spacing w:line="230" w:lineRule="auto"/>
        <w:ind w:right="108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В </w:t>
      </w:r>
      <w:r>
        <w:rPr>
          <w:spacing w:val="-1"/>
          <w:sz w:val="28"/>
          <w:szCs w:val="28"/>
          <w:lang w:eastAsia="en-US"/>
        </w:rPr>
        <w:t xml:space="preserve">целях обеспечения оперативного контроля </w:t>
      </w:r>
      <w:r>
        <w:rPr>
          <w:sz w:val="28"/>
          <w:szCs w:val="28"/>
          <w:lang w:eastAsia="en-US"/>
        </w:rPr>
        <w:t xml:space="preserve">за </w:t>
      </w:r>
      <w:r>
        <w:rPr>
          <w:spacing w:val="-1"/>
          <w:sz w:val="28"/>
          <w:szCs w:val="28"/>
          <w:lang w:eastAsia="en-US"/>
        </w:rPr>
        <w:t xml:space="preserve">реализацией муниципальных программ ответственный исполнитель </w:t>
      </w:r>
      <w:r>
        <w:rPr>
          <w:sz w:val="28"/>
          <w:szCs w:val="28"/>
          <w:lang w:eastAsia="en-US"/>
        </w:rPr>
        <w:t xml:space="preserve">муниципальной </w:t>
      </w:r>
      <w:r>
        <w:rPr>
          <w:spacing w:val="-1"/>
          <w:sz w:val="28"/>
          <w:szCs w:val="28"/>
          <w:lang w:eastAsia="en-US"/>
        </w:rPr>
        <w:t xml:space="preserve">программы вносит </w:t>
      </w:r>
      <w:r>
        <w:rPr>
          <w:sz w:val="28"/>
          <w:szCs w:val="28"/>
          <w:lang w:eastAsia="en-US"/>
        </w:rPr>
        <w:t xml:space="preserve">на </w:t>
      </w:r>
      <w:r>
        <w:rPr>
          <w:spacing w:val="-1"/>
          <w:sz w:val="28"/>
          <w:szCs w:val="28"/>
          <w:lang w:eastAsia="en-US"/>
        </w:rPr>
        <w:t xml:space="preserve">рассмотрение комиссии Администрации города отчет об исполнении плана реализации </w:t>
      </w:r>
      <w:r>
        <w:rPr>
          <w:sz w:val="28"/>
          <w:szCs w:val="28"/>
          <w:lang w:eastAsia="en-US"/>
        </w:rPr>
        <w:t xml:space="preserve">по </w:t>
      </w:r>
      <w:r>
        <w:rPr>
          <w:spacing w:val="-1"/>
          <w:sz w:val="28"/>
          <w:szCs w:val="28"/>
          <w:lang w:eastAsia="en-US"/>
        </w:rPr>
        <w:t>итогам:</w:t>
      </w:r>
    </w:p>
    <w:p w:rsidR="00254DFC" w:rsidRDefault="00254DFC" w:rsidP="00C5449D">
      <w:pPr>
        <w:widowControl w:val="0"/>
        <w:spacing w:before="1" w:line="310" w:lineRule="exact"/>
        <w:ind w:right="111" w:firstLine="709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- полугодия </w:t>
      </w:r>
      <w:r>
        <w:rPr>
          <w:sz w:val="28"/>
          <w:szCs w:val="28"/>
          <w:lang w:eastAsia="en-US"/>
        </w:rPr>
        <w:t xml:space="preserve">– </w:t>
      </w:r>
      <w:r>
        <w:rPr>
          <w:spacing w:val="-1"/>
          <w:sz w:val="28"/>
          <w:szCs w:val="28"/>
          <w:lang w:eastAsia="en-US"/>
        </w:rPr>
        <w:t xml:space="preserve">до 15 – го </w:t>
      </w:r>
      <w:r>
        <w:rPr>
          <w:spacing w:val="-2"/>
          <w:sz w:val="28"/>
          <w:szCs w:val="28"/>
          <w:lang w:eastAsia="en-US"/>
        </w:rPr>
        <w:t xml:space="preserve">числа </w:t>
      </w:r>
      <w:r>
        <w:rPr>
          <w:spacing w:val="-1"/>
          <w:sz w:val="28"/>
          <w:szCs w:val="28"/>
          <w:lang w:eastAsia="en-US"/>
        </w:rPr>
        <w:t xml:space="preserve">второго месяца, следующего </w:t>
      </w:r>
      <w:r>
        <w:rPr>
          <w:sz w:val="28"/>
          <w:szCs w:val="28"/>
          <w:lang w:eastAsia="en-US"/>
        </w:rPr>
        <w:t xml:space="preserve">за </w:t>
      </w:r>
      <w:r>
        <w:rPr>
          <w:spacing w:val="-1"/>
          <w:sz w:val="28"/>
          <w:szCs w:val="28"/>
          <w:lang w:eastAsia="en-US"/>
        </w:rPr>
        <w:t xml:space="preserve">отчетным </w:t>
      </w:r>
      <w:r>
        <w:rPr>
          <w:spacing w:val="-2"/>
          <w:sz w:val="28"/>
          <w:szCs w:val="28"/>
          <w:lang w:eastAsia="en-US"/>
        </w:rPr>
        <w:t>периодом;</w:t>
      </w:r>
    </w:p>
    <w:p w:rsidR="00254DFC" w:rsidRDefault="00254DFC" w:rsidP="00C5449D">
      <w:pPr>
        <w:widowControl w:val="0"/>
        <w:spacing w:line="300" w:lineRule="exac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- за год – </w:t>
      </w:r>
      <w:r>
        <w:rPr>
          <w:spacing w:val="-1"/>
          <w:sz w:val="28"/>
          <w:szCs w:val="28"/>
          <w:lang w:eastAsia="en-US"/>
        </w:rPr>
        <w:t xml:space="preserve">до </w:t>
      </w:r>
      <w:r>
        <w:rPr>
          <w:sz w:val="28"/>
          <w:szCs w:val="28"/>
          <w:lang w:eastAsia="en-US"/>
        </w:rPr>
        <w:t>1</w:t>
      </w:r>
      <w:r>
        <w:rPr>
          <w:spacing w:val="-1"/>
          <w:sz w:val="28"/>
          <w:szCs w:val="28"/>
          <w:lang w:eastAsia="en-US"/>
        </w:rPr>
        <w:t>марта года, следующего за отчетным.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  <w:lang w:eastAsia="en-US"/>
        </w:rPr>
        <w:t xml:space="preserve">Отчет об исполнении плана реализации </w:t>
      </w:r>
      <w:r>
        <w:rPr>
          <w:sz w:val="28"/>
          <w:szCs w:val="28"/>
          <w:lang w:eastAsia="en-US"/>
        </w:rPr>
        <w:t xml:space="preserve">после </w:t>
      </w:r>
      <w:r>
        <w:rPr>
          <w:spacing w:val="-1"/>
          <w:sz w:val="28"/>
          <w:szCs w:val="28"/>
          <w:lang w:eastAsia="en-US"/>
        </w:rPr>
        <w:t xml:space="preserve">рассмотрения на заседании комиссии Администрации подлежит размещению ответственным исполнителем муниципальной программы </w:t>
      </w:r>
      <w:r>
        <w:rPr>
          <w:sz w:val="28"/>
          <w:szCs w:val="28"/>
          <w:lang w:eastAsia="en-US"/>
        </w:rPr>
        <w:t xml:space="preserve">в течение 10 </w:t>
      </w:r>
      <w:r>
        <w:rPr>
          <w:spacing w:val="-1"/>
          <w:sz w:val="28"/>
          <w:szCs w:val="28"/>
          <w:lang w:eastAsia="en-US"/>
        </w:rPr>
        <w:t xml:space="preserve">рабочих </w:t>
      </w:r>
      <w:r>
        <w:rPr>
          <w:spacing w:val="-6"/>
          <w:sz w:val="28"/>
          <w:szCs w:val="28"/>
          <w:lang w:eastAsia="en-US"/>
        </w:rPr>
        <w:t xml:space="preserve">дней </w:t>
      </w:r>
      <w:r>
        <w:rPr>
          <w:spacing w:val="-4"/>
          <w:sz w:val="28"/>
          <w:szCs w:val="28"/>
          <w:lang w:eastAsia="en-US"/>
        </w:rPr>
        <w:t xml:space="preserve">на </w:t>
      </w:r>
      <w:r>
        <w:rPr>
          <w:spacing w:val="-7"/>
          <w:sz w:val="28"/>
          <w:szCs w:val="28"/>
          <w:lang w:eastAsia="en-US"/>
        </w:rPr>
        <w:t xml:space="preserve">официальном </w:t>
      </w:r>
      <w:r>
        <w:rPr>
          <w:spacing w:val="-6"/>
          <w:sz w:val="28"/>
          <w:szCs w:val="28"/>
          <w:lang w:eastAsia="en-US"/>
        </w:rPr>
        <w:t xml:space="preserve">сайте </w:t>
      </w:r>
      <w:r>
        <w:rPr>
          <w:spacing w:val="-7"/>
          <w:sz w:val="28"/>
          <w:szCs w:val="28"/>
          <w:lang w:eastAsia="en-US"/>
        </w:rPr>
        <w:t xml:space="preserve">Администрации города в разделе «Муниципальные программы» </w:t>
      </w:r>
      <w:r>
        <w:rPr>
          <w:sz w:val="28"/>
          <w:szCs w:val="28"/>
          <w:lang w:eastAsia="en-US"/>
        </w:rPr>
        <w:t xml:space="preserve">в </w:t>
      </w:r>
      <w:r>
        <w:rPr>
          <w:spacing w:val="-7"/>
          <w:sz w:val="28"/>
          <w:szCs w:val="28"/>
          <w:lang w:eastAsia="en-US"/>
        </w:rPr>
        <w:t xml:space="preserve">информационно – </w:t>
      </w:r>
      <w:r>
        <w:rPr>
          <w:spacing w:val="-1"/>
          <w:sz w:val="28"/>
          <w:szCs w:val="28"/>
          <w:lang w:eastAsia="en-US"/>
        </w:rPr>
        <w:t>телекоммуникационной сети Интернет.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bookmarkStart w:id="1" w:name="sub_10326"/>
      <w:bookmarkStart w:id="2" w:name="sub_1031"/>
      <w:bookmarkEnd w:id="0"/>
      <w:r>
        <w:rPr>
          <w:sz w:val="28"/>
          <w:szCs w:val="28"/>
        </w:rPr>
        <w:t>Ответственный исполнитель муниципальной программы подготавливает, согласовывает и вносит на рассмотрение комиссии Администрации города проект постановления Администрации города об утверждении отчета о реализации муниципальной программы за год (далее – годовой отчет) до 1 мая года, следующего за отчетным.</w:t>
      </w:r>
    </w:p>
    <w:p w:rsidR="00254DFC" w:rsidRDefault="00254DFC" w:rsidP="00C5449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Годовой отчет содержит: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конкретные результаты, достигнутые за отчетный период;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перечень мероприятий, выполненных и не выполненных (с указанием причин) в установленные сроки;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факторов, повлиявших на ход реализации муниципальной программы; 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данные  об  использовании  бюджетных  ассигнований  и  внебюджетных средств на выполнение мероприятий;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достижении значений показателей (индикаторов) муниципальной программы;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внесенных ответственным исполнителем изменениях в муниципальную программу;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результатах оценки бюджетной эффективности муниципальной программы;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реализации мер муниципального регулирования, в том числе налоговых, кредитных и тарифных инструментов;</w:t>
      </w:r>
    </w:p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иную информацию в соответствии с методическими рекомендациями.</w:t>
      </w:r>
    </w:p>
    <w:bookmarkEnd w:id="1"/>
    <w:p w:rsidR="00254DFC" w:rsidRDefault="00254DFC" w:rsidP="00C5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муниципальной программы проводится ответственным исполнителем программы в составе годового отчета.</w:t>
      </w:r>
    </w:p>
    <w:bookmarkEnd w:id="2"/>
    <w:p w:rsidR="00254DFC" w:rsidRDefault="00254DFC" w:rsidP="00C5449D">
      <w:pPr>
        <w:widowControl w:val="0"/>
        <w:tabs>
          <w:tab w:val="left" w:pos="1443"/>
        </w:tabs>
        <w:spacing w:before="1" w:line="225" w:lineRule="auto"/>
        <w:ind w:right="104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отчет </w:t>
      </w:r>
      <w:r>
        <w:rPr>
          <w:sz w:val="28"/>
          <w:szCs w:val="28"/>
          <w:lang w:eastAsia="en-US"/>
        </w:rPr>
        <w:t xml:space="preserve">о </w:t>
      </w:r>
      <w:r>
        <w:rPr>
          <w:spacing w:val="-1"/>
          <w:sz w:val="28"/>
          <w:szCs w:val="28"/>
          <w:lang w:eastAsia="en-US"/>
        </w:rPr>
        <w:t xml:space="preserve">реализации муниципальной программы </w:t>
      </w:r>
      <w:r>
        <w:rPr>
          <w:sz w:val="28"/>
          <w:szCs w:val="28"/>
        </w:rPr>
        <w:t xml:space="preserve">после </w:t>
      </w:r>
      <w:r>
        <w:rPr>
          <w:spacing w:val="-1"/>
          <w:sz w:val="28"/>
          <w:szCs w:val="28"/>
        </w:rPr>
        <w:t xml:space="preserve">утверждения постановлением Администрации города подлежит размещению ответственным исполнителем муниципальной программы </w:t>
      </w:r>
      <w:r>
        <w:rPr>
          <w:sz w:val="28"/>
          <w:szCs w:val="28"/>
        </w:rPr>
        <w:t xml:space="preserve">не </w:t>
      </w:r>
      <w:r>
        <w:rPr>
          <w:spacing w:val="-2"/>
          <w:sz w:val="28"/>
          <w:szCs w:val="28"/>
        </w:rPr>
        <w:t xml:space="preserve">позднее </w:t>
      </w:r>
      <w:r>
        <w:rPr>
          <w:sz w:val="28"/>
          <w:szCs w:val="28"/>
        </w:rPr>
        <w:t xml:space="preserve">10 </w:t>
      </w:r>
      <w:r>
        <w:rPr>
          <w:spacing w:val="-1"/>
          <w:sz w:val="28"/>
          <w:szCs w:val="28"/>
        </w:rPr>
        <w:t xml:space="preserve">рабочих дней на официальном </w:t>
      </w:r>
      <w:r>
        <w:rPr>
          <w:spacing w:val="-2"/>
          <w:sz w:val="28"/>
          <w:szCs w:val="28"/>
        </w:rPr>
        <w:t xml:space="preserve">сайте Администрации города в разделе «Муниципальные программы» </w:t>
      </w: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>информационно – телекоммуникационной сети «Интернет».</w:t>
      </w:r>
    </w:p>
    <w:p w:rsidR="00254DFC" w:rsidRDefault="00254DFC" w:rsidP="0024429A">
      <w:pPr>
        <w:ind w:right="113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Изменения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муниципальные </w:t>
      </w:r>
      <w:r>
        <w:rPr>
          <w:spacing w:val="-1"/>
          <w:sz w:val="28"/>
          <w:szCs w:val="28"/>
        </w:rPr>
        <w:t xml:space="preserve">программы подлежат согласованию </w:t>
      </w: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 xml:space="preserve">отделе экономике Администрации  города и финансовом управлении Администрации города </w:t>
      </w:r>
      <w:r>
        <w:rPr>
          <w:sz w:val="28"/>
          <w:szCs w:val="28"/>
        </w:rPr>
        <w:t xml:space="preserve">с </w:t>
      </w:r>
      <w:r>
        <w:rPr>
          <w:spacing w:val="-1"/>
          <w:sz w:val="28"/>
          <w:szCs w:val="28"/>
        </w:rPr>
        <w:t xml:space="preserve">одновременным представлением пояснительной информации </w:t>
      </w:r>
      <w:r>
        <w:rPr>
          <w:sz w:val="28"/>
          <w:szCs w:val="28"/>
        </w:rPr>
        <w:t xml:space="preserve">о </w:t>
      </w:r>
      <w:r>
        <w:rPr>
          <w:spacing w:val="-2"/>
          <w:sz w:val="28"/>
          <w:szCs w:val="28"/>
        </w:rPr>
        <w:t xml:space="preserve">вносимых </w:t>
      </w:r>
      <w:r>
        <w:rPr>
          <w:spacing w:val="-1"/>
          <w:sz w:val="28"/>
          <w:szCs w:val="28"/>
        </w:rPr>
        <w:t>изменениях.</w:t>
      </w:r>
    </w:p>
    <w:p w:rsidR="00254DFC" w:rsidRDefault="00254DFC" w:rsidP="0024429A">
      <w:pPr>
        <w:widowControl w:val="0"/>
        <w:tabs>
          <w:tab w:val="left" w:pos="1443"/>
        </w:tabs>
        <w:ind w:right="11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 xml:space="preserve">случае внесения </w:t>
      </w: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 xml:space="preserve">муниципальную программу изменений, влияющих </w:t>
      </w:r>
      <w:r>
        <w:rPr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 xml:space="preserve">параметры плана реализации, ответственный исполнитель муниципальной программы </w:t>
      </w:r>
      <w:r>
        <w:rPr>
          <w:sz w:val="28"/>
          <w:szCs w:val="28"/>
        </w:rPr>
        <w:t xml:space="preserve">не </w:t>
      </w:r>
      <w:r>
        <w:rPr>
          <w:spacing w:val="-1"/>
          <w:sz w:val="28"/>
          <w:szCs w:val="28"/>
        </w:rPr>
        <w:t xml:space="preserve">позднее </w:t>
      </w:r>
      <w:r>
        <w:rPr>
          <w:sz w:val="28"/>
          <w:szCs w:val="28"/>
        </w:rPr>
        <w:t xml:space="preserve">10 </w:t>
      </w:r>
      <w:r>
        <w:rPr>
          <w:spacing w:val="-1"/>
          <w:sz w:val="28"/>
          <w:szCs w:val="28"/>
        </w:rPr>
        <w:t xml:space="preserve">рабочих </w:t>
      </w:r>
      <w:r>
        <w:rPr>
          <w:spacing w:val="-2"/>
          <w:sz w:val="28"/>
          <w:szCs w:val="28"/>
        </w:rPr>
        <w:t xml:space="preserve">дней </w:t>
      </w:r>
      <w:r>
        <w:rPr>
          <w:sz w:val="28"/>
          <w:szCs w:val="28"/>
        </w:rPr>
        <w:t xml:space="preserve">со </w:t>
      </w:r>
      <w:r>
        <w:rPr>
          <w:spacing w:val="-1"/>
          <w:sz w:val="28"/>
          <w:szCs w:val="28"/>
        </w:rPr>
        <w:t xml:space="preserve">дня </w:t>
      </w:r>
      <w:r>
        <w:rPr>
          <w:spacing w:val="-2"/>
          <w:sz w:val="28"/>
          <w:szCs w:val="28"/>
        </w:rPr>
        <w:t xml:space="preserve">утверждения </w:t>
      </w:r>
      <w:r>
        <w:rPr>
          <w:spacing w:val="-1"/>
          <w:sz w:val="28"/>
          <w:szCs w:val="28"/>
        </w:rPr>
        <w:t>постановлением Администрации города указанных изменений вносит соответствующие изменения</w:t>
      </w:r>
      <w:r>
        <w:rPr>
          <w:sz w:val="28"/>
          <w:szCs w:val="28"/>
        </w:rPr>
        <w:t xml:space="preserve"> в </w:t>
      </w:r>
      <w:r>
        <w:rPr>
          <w:spacing w:val="-1"/>
          <w:sz w:val="28"/>
          <w:szCs w:val="28"/>
        </w:rPr>
        <w:t>план реализации.</w:t>
      </w:r>
    </w:p>
    <w:p w:rsidR="00254DFC" w:rsidRDefault="00254DFC" w:rsidP="0024429A">
      <w:pPr>
        <w:ind w:right="112" w:firstLine="709"/>
        <w:rPr>
          <w:spacing w:val="-1"/>
          <w:sz w:val="28"/>
          <w:szCs w:val="28"/>
        </w:rPr>
      </w:pPr>
    </w:p>
    <w:p w:rsidR="00254DFC" w:rsidRDefault="00254DFC" w:rsidP="00C5449D">
      <w:pPr>
        <w:ind w:right="112" w:firstLine="709"/>
        <w:jc w:val="both"/>
        <w:rPr>
          <w:spacing w:val="-1"/>
          <w:sz w:val="28"/>
          <w:szCs w:val="28"/>
        </w:rPr>
      </w:pPr>
    </w:p>
    <w:p w:rsidR="00254DFC" w:rsidRPr="00845AB9" w:rsidRDefault="00254DFC" w:rsidP="0098674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  <w:sectPr w:rsidR="00254DFC" w:rsidRPr="00845AB9" w:rsidSect="00E772F6">
          <w:pgSz w:w="11906" w:h="16838"/>
          <w:pgMar w:top="539" w:right="1134" w:bottom="539" w:left="1588" w:header="709" w:footer="709" w:gutter="0"/>
          <w:cols w:space="708"/>
          <w:docGrid w:linePitch="360"/>
        </w:sectPr>
      </w:pPr>
    </w:p>
    <w:p w:rsidR="00254DFC" w:rsidRPr="00532B9B" w:rsidRDefault="00254DFC" w:rsidP="00986745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t xml:space="preserve">                                                                   </w:t>
      </w:r>
      <w:r w:rsidRPr="00B4645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254DFC" w:rsidRPr="00917BC1" w:rsidRDefault="00254DFC" w:rsidP="007855E7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532B9B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 1</w:t>
      </w:r>
      <w:r w:rsidRPr="00532B9B">
        <w:rPr>
          <w:sz w:val="28"/>
          <w:szCs w:val="28"/>
        </w:rPr>
        <w:t xml:space="preserve">       </w:t>
      </w:r>
      <w:r>
        <w:rPr>
          <w:sz w:val="28"/>
          <w:szCs w:val="28"/>
        </w:rPr>
        <w:t>«</w:t>
      </w:r>
      <w:r w:rsidRPr="004F3BE1">
        <w:rPr>
          <w:sz w:val="28"/>
          <w:szCs w:val="28"/>
        </w:rPr>
        <w:t>Управление  развитием  отрасли  физической   культуры   и   спорта</w:t>
      </w:r>
      <w:r>
        <w:rPr>
          <w:sz w:val="28"/>
          <w:szCs w:val="28"/>
        </w:rPr>
        <w:t xml:space="preserve">» </w:t>
      </w:r>
      <w:r w:rsidRPr="00917BC1">
        <w:rPr>
          <w:rFonts w:ascii="Times New Roman CYR" w:hAnsi="Times New Roman CYR" w:cs="Times New Roman CYR"/>
          <w:sz w:val="28"/>
          <w:szCs w:val="28"/>
        </w:rPr>
        <w:t>(далее – Подпрограмма)</w:t>
      </w:r>
    </w:p>
    <w:p w:rsidR="00254DFC" w:rsidRPr="00532B9B" w:rsidRDefault="00254DFC" w:rsidP="00917BC1">
      <w:pPr>
        <w:rPr>
          <w:sz w:val="28"/>
          <w:szCs w:val="28"/>
        </w:rPr>
      </w:pPr>
      <w:r w:rsidRPr="00532B9B">
        <w:rPr>
          <w:sz w:val="28"/>
          <w:szCs w:val="28"/>
        </w:rPr>
        <w:t xml:space="preserve">                                                 </w:t>
      </w:r>
    </w:p>
    <w:p w:rsidR="00254DFC" w:rsidRPr="007855E7" w:rsidRDefault="00254DFC" w:rsidP="007855E7">
      <w:pPr>
        <w:jc w:val="center"/>
        <w:rPr>
          <w:sz w:val="28"/>
          <w:szCs w:val="28"/>
        </w:rPr>
      </w:pPr>
      <w:r w:rsidRPr="00B4645C">
        <w:rPr>
          <w:sz w:val="28"/>
          <w:szCs w:val="28"/>
        </w:rPr>
        <w:t>Паспорт </w:t>
      </w:r>
      <w:r w:rsidRPr="00917BC1">
        <w:rPr>
          <w:rFonts w:ascii="Times New Roman CYR" w:hAnsi="Times New Roman CYR" w:cs="Times New Roman CYR"/>
          <w:sz w:val="28"/>
          <w:szCs w:val="28"/>
        </w:rPr>
        <w:t>Подпрограмм</w:t>
      </w:r>
      <w:r>
        <w:rPr>
          <w:rFonts w:ascii="Times New Roman CYR" w:hAnsi="Times New Roman CYR" w:cs="Times New Roman CYR"/>
          <w:sz w:val="28"/>
          <w:szCs w:val="28"/>
        </w:rPr>
        <w:t>ы</w:t>
      </w:r>
    </w:p>
    <w:p w:rsidR="00254DFC" w:rsidRDefault="00254DFC" w:rsidP="00917BC1">
      <w:pPr>
        <w:jc w:val="center"/>
        <w:rPr>
          <w:sz w:val="28"/>
          <w:szCs w:val="28"/>
        </w:rPr>
      </w:pPr>
    </w:p>
    <w:tbl>
      <w:tblPr>
        <w:tblW w:w="91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7020"/>
      </w:tblGrid>
      <w:tr w:rsidR="00254DFC" w:rsidRPr="00532B9B">
        <w:tc>
          <w:tcPr>
            <w:tcW w:w="2160" w:type="dxa"/>
          </w:tcPr>
          <w:p w:rsidR="00254DFC" w:rsidRPr="00532B9B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</w:t>
            </w:r>
            <w:r w:rsidRPr="00532B9B">
              <w:rPr>
                <w:sz w:val="28"/>
                <w:szCs w:val="28"/>
              </w:rPr>
              <w:t>рограммы</w:t>
            </w:r>
          </w:p>
        </w:tc>
        <w:tc>
          <w:tcPr>
            <w:tcW w:w="7020" w:type="dxa"/>
          </w:tcPr>
          <w:p w:rsidR="00254DFC" w:rsidRPr="00EA3101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Отдел по физической культуре, спорту,  вопросам здравоохранения и молодежной политике Администрации города</w:t>
            </w:r>
            <w:r>
              <w:rPr>
                <w:sz w:val="28"/>
                <w:szCs w:val="28"/>
              </w:rPr>
              <w:t xml:space="preserve"> </w:t>
            </w:r>
            <w:r w:rsidRPr="00414340">
              <w:rPr>
                <w:sz w:val="28"/>
                <w:szCs w:val="28"/>
              </w:rPr>
              <w:t>(далее – Отдел ФКСЗМ)</w:t>
            </w:r>
            <w:r>
              <w:rPr>
                <w:sz w:val="28"/>
                <w:szCs w:val="28"/>
              </w:rPr>
              <w:t>.</w:t>
            </w: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7020" w:type="dxa"/>
          </w:tcPr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 Отдел образования Администрации  г. Каменск-Шахтинского (далее – ОО);</w:t>
            </w:r>
          </w:p>
          <w:p w:rsidR="00254DFC" w:rsidRPr="00414340" w:rsidRDefault="00254DFC" w:rsidP="00917BC1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Отдел культуры Администрации города  Каменска-Шахтинского (далее –  ОК);</w:t>
            </w:r>
          </w:p>
          <w:p w:rsidR="00254DFC" w:rsidRPr="00414340" w:rsidRDefault="00254DFC" w:rsidP="00917BC1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Администрация города Каменск – Шахтинский;</w:t>
            </w:r>
          </w:p>
          <w:p w:rsidR="00254DFC" w:rsidRPr="00414340" w:rsidRDefault="00254DFC" w:rsidP="00917BC1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-муниципальное бюджетное учреждение-средство массовой информации  «Каменская городская редакция телерадиовещания» (далее -  МБУ СМИ Каменск- ТР);</w:t>
            </w:r>
          </w:p>
          <w:p w:rsidR="00254DFC" w:rsidRPr="00414340" w:rsidRDefault="00254DFC" w:rsidP="00917BC1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-муниципальное бюджетное учреждение города Каменск-Шахтинский «Спортивный комплекс «Прогресс»;</w:t>
            </w:r>
          </w:p>
          <w:p w:rsidR="00254DFC" w:rsidRPr="00414340" w:rsidRDefault="00254DFC" w:rsidP="00917BC1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отдел министерства внутренних дел России по городу Каменск – Шахтинскому (далее – ОВД)</w:t>
            </w:r>
            <w:r w:rsidRPr="00414340">
              <w:rPr>
                <w:sz w:val="28"/>
                <w:szCs w:val="28"/>
              </w:rPr>
              <w:t>;</w:t>
            </w:r>
          </w:p>
          <w:p w:rsidR="00254DFC" w:rsidRPr="00414340" w:rsidRDefault="00254DFC" w:rsidP="00C5449D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организации на конкурсной основе.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7020" w:type="dxa"/>
          </w:tcPr>
          <w:p w:rsidR="00254DFC" w:rsidRPr="00414340" w:rsidRDefault="00254DFC" w:rsidP="00C544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14340">
              <w:rPr>
                <w:sz w:val="28"/>
                <w:szCs w:val="28"/>
              </w:rPr>
              <w:t>азвитие условий для организации занятий физической культурой и спортом населения города путем развития  инфраструктуры  спорта; формирование потребности в систематических занятиях физической культурой и спортом, как основы здорового образа жизни и укрепления здоровья, организованного досуга, популяризации спорта (включая спорт высших достижений); приобщение различных слоев населения к регулярным занятиям физической культурой и спортом.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0" w:type="dxa"/>
          </w:tcPr>
          <w:p w:rsidR="00254DFC" w:rsidRPr="00414340" w:rsidRDefault="00254DFC" w:rsidP="00297D09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Для достижения указанных целей должны быть решены следующие основные задачи:</w:t>
            </w:r>
          </w:p>
          <w:p w:rsidR="00254DFC" w:rsidRPr="00414340" w:rsidRDefault="00254DFC" w:rsidP="00DD69F1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повышение интереса граждан  города к занятиям физической культурой и спортом;                                                 </w:t>
            </w:r>
          </w:p>
          <w:p w:rsidR="00254DFC" w:rsidRPr="00414340" w:rsidRDefault="00254DFC" w:rsidP="00DD69F1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обеспечение оптимального использования имеющихся муниципальных спортивных сооружений, школьных стадионов, спортивных залов;</w:t>
            </w:r>
          </w:p>
          <w:p w:rsidR="00254DFC" w:rsidRPr="00414340" w:rsidRDefault="00254DFC" w:rsidP="00DD69F1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обеспечение различным категориям граждан города равных возможностей для занятий физической культурой и спортом;</w:t>
            </w:r>
          </w:p>
          <w:p w:rsidR="00254DFC" w:rsidRPr="00414340" w:rsidRDefault="00254DFC" w:rsidP="00DD69F1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обеспечение квалифицированными кадрами  учебно-тренировочных процессов, а также физкультурно-оздоровительной и спортивно-массовой работы;</w:t>
            </w:r>
          </w:p>
          <w:p w:rsidR="00254DFC" w:rsidRPr="00414340" w:rsidRDefault="00254DFC" w:rsidP="00DD69F1">
            <w:pPr>
              <w:ind w:firstLine="36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  обеспечение развития материально-технической базы массового спорта;</w:t>
            </w:r>
          </w:p>
          <w:p w:rsidR="00254DFC" w:rsidRPr="00C07AD0" w:rsidRDefault="00254DFC" w:rsidP="00C07AD0">
            <w:pPr>
              <w:ind w:firstLine="36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обеспечение дальнейшего развития общественных организаций в спортивном движении, повышение роли и ответственности Федераций по видам спорта.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020" w:type="dxa"/>
          </w:tcPr>
          <w:p w:rsidR="00254DFC" w:rsidRPr="00414340" w:rsidRDefault="00254DFC" w:rsidP="00917BC1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В результате реализации П</w:t>
            </w:r>
            <w:r>
              <w:rPr>
                <w:sz w:val="28"/>
                <w:szCs w:val="28"/>
              </w:rPr>
              <w:t>од</w:t>
            </w:r>
            <w:r w:rsidRPr="00414340">
              <w:rPr>
                <w:sz w:val="28"/>
                <w:szCs w:val="28"/>
              </w:rPr>
              <w:t xml:space="preserve">рограммы </w:t>
            </w:r>
            <w:r w:rsidRPr="00464069">
              <w:rPr>
                <w:sz w:val="28"/>
                <w:szCs w:val="28"/>
              </w:rPr>
              <w:t>к 2020 году</w:t>
            </w:r>
            <w:r w:rsidRPr="00414340">
              <w:rPr>
                <w:sz w:val="28"/>
                <w:szCs w:val="28"/>
              </w:rPr>
              <w:t xml:space="preserve"> предполагается:</w:t>
            </w:r>
          </w:p>
          <w:p w:rsidR="00254DFC" w:rsidRPr="00414340" w:rsidRDefault="00254DFC" w:rsidP="00DD69F1">
            <w:pPr>
              <w:ind w:firstLine="612"/>
              <w:jc w:val="both"/>
              <w:rPr>
                <w:sz w:val="28"/>
                <w:szCs w:val="28"/>
                <w:u w:val="single"/>
              </w:rPr>
            </w:pPr>
            <w:r w:rsidRPr="00414340">
              <w:rPr>
                <w:sz w:val="28"/>
                <w:szCs w:val="28"/>
              </w:rPr>
              <w:t xml:space="preserve">- увеличение численности граждан,  регулярно занимающихся физической культурой и спортом  на </w:t>
            </w:r>
            <w:r>
              <w:rPr>
                <w:sz w:val="28"/>
                <w:szCs w:val="28"/>
              </w:rPr>
              <w:t>48,1</w:t>
            </w:r>
            <w:r w:rsidRPr="00464069">
              <w:rPr>
                <w:sz w:val="28"/>
                <w:szCs w:val="28"/>
              </w:rPr>
              <w:t>%</w:t>
            </w:r>
            <w:r w:rsidRPr="00C973C2">
              <w:rPr>
                <w:sz w:val="28"/>
                <w:szCs w:val="28"/>
              </w:rPr>
              <w:t>;</w:t>
            </w:r>
          </w:p>
          <w:p w:rsidR="00254DFC" w:rsidRPr="00414340" w:rsidRDefault="00254DFC" w:rsidP="00917BC1">
            <w:pPr>
              <w:ind w:firstLine="612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выход футбольной команды «Прогресс</w:t>
            </w:r>
            <w:r>
              <w:rPr>
                <w:sz w:val="28"/>
                <w:szCs w:val="28"/>
              </w:rPr>
              <w:t>» в число 5 лучших команд Первой</w:t>
            </w:r>
            <w:r w:rsidRPr="00414340">
              <w:rPr>
                <w:sz w:val="28"/>
                <w:szCs w:val="28"/>
              </w:rPr>
              <w:t xml:space="preserve"> лиги Чемпионата Ростовской области по футболу;</w:t>
            </w:r>
          </w:p>
          <w:p w:rsidR="00254DFC" w:rsidRPr="00414340" w:rsidRDefault="00254DFC" w:rsidP="00917BC1">
            <w:pPr>
              <w:ind w:firstLine="612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-снижение уровня заболеваемости, увеличение продолжительности жизни, формирование основ здорового образа жизни у граждан города;</w:t>
            </w:r>
          </w:p>
          <w:p w:rsidR="00254DFC" w:rsidRPr="00414340" w:rsidRDefault="00254DFC" w:rsidP="00C5449D">
            <w:pPr>
              <w:ind w:firstLine="612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-активизация работы коллективов физкультуры предприятий, спортивных клубов и общественных организаций в области физической культуры и спорта.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20" w:type="dxa"/>
          </w:tcPr>
          <w:p w:rsidR="00254DFC" w:rsidRPr="00414340" w:rsidRDefault="00254DFC" w:rsidP="00C5449D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Подпрограмма рассчитана на семь лет с  2014 по 2020 годы, ее выполнение предусмотрено без разделения на этапы и включает постоянную реализацию планируемых мероприятий.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020" w:type="dxa"/>
          </w:tcPr>
          <w:p w:rsidR="00254DFC" w:rsidRPr="00414340" w:rsidRDefault="00254DFC" w:rsidP="00917BC1">
            <w:pPr>
              <w:ind w:right="200" w:firstLine="6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Общий объем финансового обеспечения Подпрограммы составляет </w:t>
            </w:r>
            <w:r>
              <w:rPr>
                <w:b/>
                <w:bCs/>
                <w:sz w:val="28"/>
                <w:szCs w:val="28"/>
              </w:rPr>
              <w:t>–</w:t>
            </w:r>
            <w:r w:rsidRPr="0041434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7 129,4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рублей, в том числе по годам: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1103,5 </w:t>
            </w:r>
            <w:r w:rsidRPr="00414340">
              <w:rPr>
                <w:sz w:val="28"/>
                <w:szCs w:val="28"/>
              </w:rPr>
              <w:t xml:space="preserve">тысяч рублей; 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1249,0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867,7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909,3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955,7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- 2019 год –  </w:t>
            </w:r>
            <w:r>
              <w:rPr>
                <w:sz w:val="28"/>
                <w:szCs w:val="28"/>
              </w:rPr>
              <w:t xml:space="preserve">1000,6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 xml:space="preserve">1043,6 </w:t>
            </w:r>
            <w:r w:rsidRPr="00414340">
              <w:rPr>
                <w:sz w:val="28"/>
                <w:szCs w:val="28"/>
              </w:rPr>
              <w:t>тысяч рублей.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местный</w:t>
            </w:r>
            <w:r w:rsidRPr="00414340">
              <w:rPr>
                <w:sz w:val="28"/>
                <w:szCs w:val="28"/>
              </w:rPr>
              <w:t xml:space="preserve"> бюджет:  </w:t>
            </w:r>
            <w:r>
              <w:rPr>
                <w:b/>
                <w:bCs/>
                <w:sz w:val="28"/>
                <w:szCs w:val="28"/>
              </w:rPr>
              <w:t xml:space="preserve">7129,4 </w:t>
            </w:r>
            <w:r w:rsidRPr="00414340">
              <w:rPr>
                <w:sz w:val="28"/>
                <w:szCs w:val="28"/>
              </w:rPr>
              <w:t>тысяч рублей, в том числе по годам: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1103,5 </w:t>
            </w:r>
            <w:r w:rsidRPr="00414340">
              <w:rPr>
                <w:sz w:val="28"/>
                <w:szCs w:val="28"/>
              </w:rPr>
              <w:t xml:space="preserve">тысяч рублей; 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1249,0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867,7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909,3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- 2018 год – </w:t>
            </w:r>
            <w:r>
              <w:rPr>
                <w:sz w:val="28"/>
                <w:szCs w:val="28"/>
              </w:rPr>
              <w:t xml:space="preserve">955,7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- 2019 год –  </w:t>
            </w:r>
            <w:r>
              <w:rPr>
                <w:sz w:val="28"/>
                <w:szCs w:val="28"/>
              </w:rPr>
              <w:t xml:space="preserve">1000,6 </w:t>
            </w:r>
            <w:r w:rsidRPr="00414340">
              <w:rPr>
                <w:sz w:val="28"/>
                <w:szCs w:val="28"/>
              </w:rPr>
              <w:t>тысяч рублей;</w:t>
            </w:r>
          </w:p>
          <w:p w:rsidR="00254DFC" w:rsidRPr="00414340" w:rsidRDefault="00254DFC" w:rsidP="00917BC1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 xml:space="preserve">1043,6 </w:t>
            </w:r>
            <w:r w:rsidRPr="00414340">
              <w:rPr>
                <w:sz w:val="28"/>
                <w:szCs w:val="28"/>
              </w:rPr>
              <w:t>тысяч рублей.</w:t>
            </w:r>
          </w:p>
          <w:p w:rsidR="00254DFC" w:rsidRPr="00414340" w:rsidRDefault="00254DFC" w:rsidP="00AE4CCB">
            <w:pPr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917B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020" w:type="dxa"/>
          </w:tcPr>
          <w:p w:rsidR="00254DFC" w:rsidRPr="00414340" w:rsidRDefault="00254DFC" w:rsidP="00917BC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Основными ожидаемыми результатами от реализации подпрограммы являются:</w:t>
            </w:r>
          </w:p>
          <w:p w:rsidR="00254DFC" w:rsidRPr="00414340" w:rsidRDefault="00254DFC" w:rsidP="00917BC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        - увеличение численности граждан,  регулярно занимающихся физической культурой и спортом</w:t>
            </w:r>
            <w:r>
              <w:rPr>
                <w:sz w:val="28"/>
                <w:szCs w:val="28"/>
              </w:rPr>
              <w:t>;</w:t>
            </w:r>
          </w:p>
          <w:p w:rsidR="00254DFC" w:rsidRPr="00414340" w:rsidRDefault="00254DFC" w:rsidP="00917BC1">
            <w:pPr>
              <w:ind w:firstLine="612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выход футбольной команды «Прогресс</w:t>
            </w:r>
            <w:r>
              <w:rPr>
                <w:sz w:val="28"/>
                <w:szCs w:val="28"/>
              </w:rPr>
              <w:t>» в число 5 лучших команд Первой</w:t>
            </w:r>
            <w:r w:rsidRPr="00414340">
              <w:rPr>
                <w:sz w:val="28"/>
                <w:szCs w:val="28"/>
              </w:rPr>
              <w:t xml:space="preserve"> лиги Чемпионата Ростовской области по футболу;</w:t>
            </w:r>
          </w:p>
          <w:p w:rsidR="00254DFC" w:rsidRPr="00414340" w:rsidRDefault="00254DFC" w:rsidP="00917BC1">
            <w:pPr>
              <w:ind w:firstLine="612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-снижение уровня заболеваемости, увеличение продолжительности жизни, формирование основ здорового образа жизни у граждан города;</w:t>
            </w:r>
          </w:p>
          <w:p w:rsidR="00254DFC" w:rsidRPr="00414340" w:rsidRDefault="00254DFC" w:rsidP="00663A1D">
            <w:pPr>
              <w:ind w:firstLine="612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-активизация работы коллективов физкультуры предприятий, спортивных клубов и общественных организаций в области физической культуры и спорта.</w:t>
            </w:r>
          </w:p>
        </w:tc>
      </w:tr>
    </w:tbl>
    <w:p w:rsidR="00254DFC" w:rsidRDefault="00254DFC" w:rsidP="00C0498C">
      <w:pPr>
        <w:jc w:val="both"/>
      </w:pPr>
    </w:p>
    <w:p w:rsidR="00254DFC" w:rsidRDefault="00254DFC" w:rsidP="00C0498C">
      <w:pPr>
        <w:jc w:val="both"/>
      </w:pPr>
    </w:p>
    <w:p w:rsidR="00254DFC" w:rsidRDefault="00254DFC" w:rsidP="00C0498C">
      <w:pPr>
        <w:jc w:val="both"/>
      </w:pPr>
    </w:p>
    <w:p w:rsidR="00254DFC" w:rsidRPr="00663A1D" w:rsidRDefault="00254DFC" w:rsidP="009E0610">
      <w:pPr>
        <w:ind w:left="720"/>
        <w:jc w:val="center"/>
        <w:rPr>
          <w:b/>
          <w:bCs/>
          <w:sz w:val="28"/>
          <w:szCs w:val="28"/>
        </w:rPr>
      </w:pPr>
      <w:r w:rsidRPr="00663A1D">
        <w:rPr>
          <w:b/>
          <w:bCs/>
          <w:sz w:val="28"/>
          <w:szCs w:val="28"/>
        </w:rPr>
        <w:t>1. Характеристика сферы реализации Подпрограммы</w:t>
      </w:r>
      <w:r>
        <w:rPr>
          <w:b/>
          <w:bCs/>
          <w:sz w:val="28"/>
          <w:szCs w:val="28"/>
        </w:rPr>
        <w:t xml:space="preserve"> </w:t>
      </w:r>
    </w:p>
    <w:p w:rsidR="00254DFC" w:rsidRPr="00663A1D" w:rsidRDefault="00254DFC" w:rsidP="00CD444A">
      <w:pPr>
        <w:rPr>
          <w:rFonts w:ascii="Times New Roman CYR" w:hAnsi="Times New Roman CYR" w:cs="Times New Roman CYR"/>
          <w:b/>
          <w:bCs/>
        </w:rPr>
      </w:pPr>
    </w:p>
    <w:p w:rsidR="00254DFC" w:rsidRPr="00CD444A" w:rsidRDefault="00254DFC" w:rsidP="00023EBC">
      <w:pPr>
        <w:ind w:firstLine="540"/>
        <w:jc w:val="both"/>
        <w:rPr>
          <w:sz w:val="28"/>
          <w:szCs w:val="28"/>
        </w:rPr>
      </w:pPr>
      <w:r w:rsidRPr="00AB1D1D">
        <w:t xml:space="preserve"> </w:t>
      </w:r>
      <w:r w:rsidRPr="00CD444A">
        <w:rPr>
          <w:sz w:val="28"/>
          <w:szCs w:val="28"/>
        </w:rPr>
        <w:t xml:space="preserve">Формирование здорового образа жизни, развитие физической культуры и спорта в городе Каменск-Шахтинском является важной составной частью городской социально-экономической политики. В укреплении здоровья, гармоничном развитии личности, подготовке молодежи к труду и защите Родины год от года возрастает значение физической культуры и спорта, как основы здорового образа жизни всего населения города. </w:t>
      </w:r>
    </w:p>
    <w:p w:rsidR="00254DFC" w:rsidRPr="00CD444A" w:rsidRDefault="00254DFC" w:rsidP="00023EBC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 xml:space="preserve"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:rsidR="00254DFC" w:rsidRPr="00CD444A" w:rsidRDefault="00254DFC" w:rsidP="00023EBC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Развитие физической культуры и спорта в настоящее время характеризуется двумя особенностями. Во-первых, физическая культура и спорт занимают особое место в общественном развитии, превращаясь в одну из самых обширных и важных сфер человеческой деятельности, которая самым тесным образом переплетена со всеми другими сферами общественной жизни – экономической, политической, социальной, духовной.  Во-вторых, физическая культура и спорт в последнее время находятся в состоянии постоянного развития, сопровождающегося поисками путей совершенствования. Эти поиски имеют теоретический, методологический, и практический характер.</w:t>
      </w:r>
    </w:p>
    <w:p w:rsidR="00254DFC" w:rsidRPr="00CD444A" w:rsidRDefault="00254DFC" w:rsidP="00023EBC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При сложившейся ситуации   развития физической культуры и спорта на территории города возникла необходимость реализации комплексной системы мер целевого воздействия на управление физической культурой. Программно-целевой метод в управлении отраслью обеспечивает комплексный подход к решению проблем, распределение полномочий и ответственности исполнителей, системность и целостность управления развитием  физической культуры и спорта.</w:t>
      </w:r>
    </w:p>
    <w:p w:rsidR="00254DFC" w:rsidRPr="00A40789" w:rsidRDefault="00254DFC" w:rsidP="00023EBC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A40789">
        <w:rPr>
          <w:sz w:val="28"/>
          <w:szCs w:val="28"/>
        </w:rPr>
        <w:t xml:space="preserve">Вновь разрабатываемых нормативных правовых актов Администрации города  в сфере реализации Подпрограммы, в том числе для привлечения частных инвестиций в сферу ее реализации, для достижения ее целей и решения ее задач, в настоящее время не планируется. </w:t>
      </w:r>
    </w:p>
    <w:p w:rsidR="00254DFC" w:rsidRPr="00A40789" w:rsidRDefault="00254DFC" w:rsidP="00023E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4DFC" w:rsidRPr="00A40789" w:rsidRDefault="00254DFC" w:rsidP="00023EBC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254DFC" w:rsidRDefault="00254DFC" w:rsidP="009E0610">
      <w:pPr>
        <w:ind w:left="7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63A1D">
        <w:rPr>
          <w:b/>
          <w:bCs/>
          <w:sz w:val="28"/>
          <w:szCs w:val="28"/>
        </w:rPr>
        <w:t>2. Цели, задачи и показатели (индикаторы), основные ожидаемые конечные результаты, сроки и этапы реализации  Подпрограммы</w:t>
      </w:r>
    </w:p>
    <w:p w:rsidR="00254DFC" w:rsidRPr="00663A1D" w:rsidRDefault="00254DFC" w:rsidP="009E0610">
      <w:pPr>
        <w:ind w:left="720"/>
        <w:jc w:val="center"/>
        <w:rPr>
          <w:b/>
          <w:bCs/>
          <w:sz w:val="28"/>
          <w:szCs w:val="28"/>
        </w:rPr>
      </w:pPr>
    </w:p>
    <w:p w:rsidR="00254DFC" w:rsidRDefault="00254DFC" w:rsidP="002E35D3">
      <w:pPr>
        <w:pStyle w:val="ConsNormal"/>
        <w:widowControl/>
        <w:ind w:right="-10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5D3">
        <w:rPr>
          <w:rFonts w:ascii="Times New Roman" w:hAnsi="Times New Roman" w:cs="Times New Roman"/>
          <w:sz w:val="28"/>
          <w:szCs w:val="28"/>
          <w:lang w:eastAsia="en-US"/>
        </w:rPr>
        <w:t xml:space="preserve">Главным </w:t>
      </w:r>
      <w:r w:rsidRPr="002E35D3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приоритетом </w:t>
      </w:r>
      <w:r w:rsidRPr="002E35D3">
        <w:rPr>
          <w:rFonts w:ascii="Times New Roman" w:hAnsi="Times New Roman" w:cs="Times New Roman"/>
          <w:sz w:val="28"/>
          <w:szCs w:val="28"/>
          <w:lang w:eastAsia="en-US"/>
        </w:rPr>
        <w:t>в сфере реализации подпрограммы является: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E35D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азвитие условий для </w:t>
      </w:r>
      <w:r w:rsidRPr="002E35D3">
        <w:rPr>
          <w:rFonts w:ascii="Times New Roman" w:hAnsi="Times New Roman" w:cs="Times New Roman"/>
          <w:sz w:val="28"/>
          <w:szCs w:val="28"/>
        </w:rPr>
        <w:t xml:space="preserve"> занятий физической культурой и</w:t>
      </w:r>
      <w:r>
        <w:rPr>
          <w:rFonts w:ascii="Times New Roman" w:hAnsi="Times New Roman" w:cs="Times New Roman"/>
          <w:sz w:val="28"/>
          <w:szCs w:val="28"/>
        </w:rPr>
        <w:t xml:space="preserve"> спортом населения города,</w:t>
      </w:r>
      <w:r w:rsidRPr="002E35D3">
        <w:rPr>
          <w:rFonts w:ascii="Times New Roman" w:hAnsi="Times New Roman" w:cs="Times New Roman"/>
          <w:sz w:val="28"/>
          <w:szCs w:val="28"/>
        </w:rPr>
        <w:t xml:space="preserve"> как основы здорового образа жизни и укрепления здоровья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DFC" w:rsidRPr="004C6744" w:rsidRDefault="00254DFC" w:rsidP="002E35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реализации подпрограммы сформированы на основе положений «</w:t>
      </w:r>
      <w:r w:rsidRPr="004C6744">
        <w:rPr>
          <w:sz w:val="28"/>
          <w:szCs w:val="28"/>
        </w:rPr>
        <w:t>Стратегии социально-экономического развития города Каменск-Шахтинского до 2020 года</w:t>
      </w:r>
      <w:r>
        <w:rPr>
          <w:sz w:val="28"/>
          <w:szCs w:val="28"/>
        </w:rPr>
        <w:t>»</w:t>
      </w:r>
      <w:r w:rsidRPr="004C6744">
        <w:rPr>
          <w:sz w:val="28"/>
          <w:szCs w:val="28"/>
        </w:rPr>
        <w:t>.</w:t>
      </w:r>
    </w:p>
    <w:p w:rsidR="00254DFC" w:rsidRDefault="00254DFC" w:rsidP="002B38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приоритетов муниципальной политики по</w:t>
      </w:r>
      <w:r w:rsidRPr="002B38A5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</w:t>
      </w:r>
      <w:r w:rsidRPr="004F3BE1">
        <w:rPr>
          <w:sz w:val="28"/>
          <w:szCs w:val="28"/>
        </w:rPr>
        <w:t xml:space="preserve">  развитием  отрасли  физической   культуры   и   спорта</w:t>
      </w:r>
      <w:r>
        <w:rPr>
          <w:sz w:val="28"/>
          <w:szCs w:val="28"/>
        </w:rPr>
        <w:t>, сформулированы следующие цели реализации настоящей подпрограммы:</w:t>
      </w:r>
      <w:r w:rsidRPr="002B38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14340">
        <w:rPr>
          <w:sz w:val="28"/>
          <w:szCs w:val="28"/>
        </w:rPr>
        <w:t>азвитие условий для организации занятий физической культурой и спортом населения города путем развития  инфраструктуры  спорта; формирование потребности в систематических занятиях физической культурой и спортом, как основы здорового образа жизни и укрепления здоровья, организованного досуга, популяризации спорта (включая спорт высших достижений); приобщение различных слоев населения к регулярным занятиям физической культурой и спортом</w:t>
      </w:r>
      <w:r>
        <w:rPr>
          <w:sz w:val="28"/>
          <w:szCs w:val="28"/>
        </w:rPr>
        <w:t>.</w:t>
      </w:r>
    </w:p>
    <w:p w:rsidR="00254DFC" w:rsidRDefault="00254DFC" w:rsidP="002B38A5">
      <w:pPr>
        <w:ind w:firstLine="709"/>
        <w:jc w:val="both"/>
        <w:rPr>
          <w:sz w:val="28"/>
          <w:szCs w:val="28"/>
        </w:rPr>
      </w:pPr>
    </w:p>
    <w:p w:rsidR="00254DFC" w:rsidRPr="00414340" w:rsidRDefault="00254DFC" w:rsidP="001E1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поставленных целей обусловлено успешным решением следующих задач:</w:t>
      </w:r>
    </w:p>
    <w:p w:rsidR="00254DFC" w:rsidRPr="00414340" w:rsidRDefault="00254DFC" w:rsidP="00235E67">
      <w:pPr>
        <w:ind w:firstLine="540"/>
        <w:jc w:val="both"/>
        <w:rPr>
          <w:sz w:val="28"/>
          <w:szCs w:val="28"/>
        </w:rPr>
      </w:pPr>
      <w:r w:rsidRPr="00414340">
        <w:rPr>
          <w:sz w:val="28"/>
          <w:szCs w:val="28"/>
        </w:rPr>
        <w:t xml:space="preserve">- повышение интереса граждан  города к занятиям физической культурой и спортом;                                                 </w:t>
      </w:r>
    </w:p>
    <w:p w:rsidR="00254DFC" w:rsidRPr="00414340" w:rsidRDefault="00254DFC" w:rsidP="00235E6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оптимальное использование</w:t>
      </w:r>
      <w:r w:rsidRPr="00414340">
        <w:rPr>
          <w:sz w:val="28"/>
          <w:szCs w:val="28"/>
        </w:rPr>
        <w:t xml:space="preserve"> имеющихся муниципаль</w:t>
      </w:r>
      <w:r>
        <w:rPr>
          <w:sz w:val="28"/>
          <w:szCs w:val="28"/>
        </w:rPr>
        <w:t>ных спортивных сооружений</w:t>
      </w:r>
      <w:r w:rsidRPr="00414340">
        <w:rPr>
          <w:sz w:val="28"/>
          <w:szCs w:val="28"/>
        </w:rPr>
        <w:t>;</w:t>
      </w:r>
    </w:p>
    <w:p w:rsidR="00254DFC" w:rsidRPr="00414340" w:rsidRDefault="00254DFC" w:rsidP="00235E67">
      <w:pPr>
        <w:ind w:firstLine="540"/>
        <w:jc w:val="both"/>
        <w:rPr>
          <w:sz w:val="28"/>
          <w:szCs w:val="28"/>
        </w:rPr>
      </w:pPr>
      <w:r w:rsidRPr="00414340">
        <w:rPr>
          <w:sz w:val="28"/>
          <w:szCs w:val="28"/>
        </w:rPr>
        <w:t>- обеспечение различным категориям граждан города равных возможностей для занятий физической культурой и спортом;</w:t>
      </w:r>
    </w:p>
    <w:p w:rsidR="00254DFC" w:rsidRPr="00414340" w:rsidRDefault="00254DFC" w:rsidP="00235E67">
      <w:pPr>
        <w:ind w:firstLine="540"/>
        <w:jc w:val="both"/>
        <w:rPr>
          <w:sz w:val="28"/>
          <w:szCs w:val="28"/>
        </w:rPr>
      </w:pPr>
      <w:r w:rsidRPr="00414340">
        <w:rPr>
          <w:sz w:val="28"/>
          <w:szCs w:val="28"/>
        </w:rPr>
        <w:t>- обеспечение квалифицированными кадрами  учебно-тренировочных процессов, а также физкультурно-оздоровительной и спортивно-массовой работы;</w:t>
      </w:r>
    </w:p>
    <w:p w:rsidR="00254DFC" w:rsidRPr="00414340" w:rsidRDefault="00254DFC" w:rsidP="00235E6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  развитие</w:t>
      </w:r>
      <w:r w:rsidRPr="00414340">
        <w:rPr>
          <w:sz w:val="28"/>
          <w:szCs w:val="28"/>
        </w:rPr>
        <w:t xml:space="preserve"> материально-технической базы массового спорта;</w:t>
      </w:r>
    </w:p>
    <w:p w:rsidR="00254DFC" w:rsidRDefault="00254DFC" w:rsidP="00235E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дальнейшее развитие</w:t>
      </w:r>
      <w:r w:rsidRPr="00414340">
        <w:rPr>
          <w:sz w:val="28"/>
          <w:szCs w:val="28"/>
        </w:rPr>
        <w:t xml:space="preserve"> общественных организаций в спортивном движении, повышение роли и ответственности Федераций по видам спорта.</w:t>
      </w:r>
    </w:p>
    <w:p w:rsidR="00254DFC" w:rsidRDefault="00254DFC" w:rsidP="00235E67">
      <w:pPr>
        <w:ind w:firstLine="709"/>
        <w:jc w:val="both"/>
        <w:rPr>
          <w:sz w:val="28"/>
          <w:szCs w:val="28"/>
          <w:lang w:eastAsia="en-US"/>
        </w:rPr>
      </w:pPr>
    </w:p>
    <w:p w:rsidR="00254DFC" w:rsidRDefault="00254DFC" w:rsidP="001E1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достижения целей и решения задач являются:</w:t>
      </w:r>
    </w:p>
    <w:p w:rsidR="00254DFC" w:rsidRDefault="00254DFC" w:rsidP="001E1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доли </w:t>
      </w:r>
      <w:r w:rsidRPr="00414340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города</w:t>
      </w:r>
      <w:r w:rsidRPr="00414340">
        <w:rPr>
          <w:sz w:val="28"/>
          <w:szCs w:val="28"/>
        </w:rPr>
        <w:t>,  регулярно занимающихся физической культурой и спортом</w:t>
      </w:r>
      <w:r>
        <w:rPr>
          <w:sz w:val="28"/>
          <w:szCs w:val="28"/>
        </w:rPr>
        <w:t>;</w:t>
      </w:r>
      <w:r w:rsidRPr="001E1A25">
        <w:rPr>
          <w:sz w:val="28"/>
          <w:szCs w:val="28"/>
        </w:rPr>
        <w:t xml:space="preserve"> </w:t>
      </w:r>
    </w:p>
    <w:p w:rsidR="00254DFC" w:rsidRDefault="00254DFC" w:rsidP="009962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4340">
        <w:rPr>
          <w:sz w:val="28"/>
          <w:szCs w:val="28"/>
        </w:rPr>
        <w:t>выход футбольной команды «Прогресс</w:t>
      </w:r>
      <w:r>
        <w:rPr>
          <w:sz w:val="28"/>
          <w:szCs w:val="28"/>
        </w:rPr>
        <w:t>» в число 5 лучших команд Первой</w:t>
      </w:r>
      <w:r w:rsidRPr="00414340">
        <w:rPr>
          <w:sz w:val="28"/>
          <w:szCs w:val="28"/>
        </w:rPr>
        <w:t xml:space="preserve"> лиги Чемпионат</w:t>
      </w:r>
      <w:r>
        <w:rPr>
          <w:sz w:val="28"/>
          <w:szCs w:val="28"/>
        </w:rPr>
        <w:t>а Ростовской области по футболу.</w:t>
      </w:r>
    </w:p>
    <w:p w:rsidR="00254DFC" w:rsidRDefault="00254DFC" w:rsidP="009962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340">
        <w:rPr>
          <w:sz w:val="28"/>
          <w:szCs w:val="28"/>
        </w:rPr>
        <w:t xml:space="preserve">  </w:t>
      </w:r>
      <w:r>
        <w:rPr>
          <w:sz w:val="28"/>
          <w:szCs w:val="28"/>
        </w:rPr>
        <w:t>Основными ожидаемыми конечными результатами подпрограммы являются:</w:t>
      </w:r>
    </w:p>
    <w:p w:rsidR="00254DFC" w:rsidRDefault="00254DFC" w:rsidP="009962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количественном выражении:</w:t>
      </w:r>
    </w:p>
    <w:p w:rsidR="00254DFC" w:rsidRPr="00996293" w:rsidRDefault="00254DFC" w:rsidP="00996293">
      <w:pPr>
        <w:ind w:firstLine="709"/>
        <w:jc w:val="both"/>
        <w:rPr>
          <w:sz w:val="28"/>
          <w:szCs w:val="28"/>
        </w:rPr>
      </w:pPr>
      <w:r w:rsidRPr="00414340">
        <w:rPr>
          <w:sz w:val="28"/>
          <w:szCs w:val="28"/>
        </w:rPr>
        <w:t>- увеличение численности граждан,  регулярно занимающихся физической культурой и спортом</w:t>
      </w:r>
      <w:r>
        <w:rPr>
          <w:sz w:val="28"/>
          <w:szCs w:val="28"/>
        </w:rPr>
        <w:t xml:space="preserve"> на 37,9%;</w:t>
      </w:r>
      <w:r w:rsidRPr="001E1A25">
        <w:rPr>
          <w:sz w:val="28"/>
          <w:szCs w:val="28"/>
        </w:rPr>
        <w:t xml:space="preserve"> </w:t>
      </w:r>
    </w:p>
    <w:p w:rsidR="00254DFC" w:rsidRPr="00212576" w:rsidRDefault="00254DFC" w:rsidP="00996293">
      <w:pPr>
        <w:ind w:firstLine="600"/>
        <w:jc w:val="both"/>
      </w:pPr>
      <w:r>
        <w:rPr>
          <w:sz w:val="28"/>
          <w:szCs w:val="28"/>
        </w:rPr>
        <w:t>В качественном выражении:</w:t>
      </w:r>
    </w:p>
    <w:p w:rsidR="00254DFC" w:rsidRPr="00980F72" w:rsidRDefault="00254DFC" w:rsidP="004C6744">
      <w:pPr>
        <w:ind w:firstLine="709"/>
        <w:jc w:val="both"/>
        <w:rPr>
          <w:sz w:val="28"/>
          <w:szCs w:val="28"/>
        </w:rPr>
      </w:pPr>
      <w:r w:rsidRPr="00980F72">
        <w:rPr>
          <w:sz w:val="28"/>
          <w:szCs w:val="28"/>
        </w:rPr>
        <w:t>-снижение уровня заболеваемости, увеличение продолжительности жизни, формирование основ здорового образа жизни у граждан города;</w:t>
      </w:r>
    </w:p>
    <w:p w:rsidR="00254DFC" w:rsidRPr="00996293" w:rsidRDefault="00254DFC" w:rsidP="00996293">
      <w:pPr>
        <w:ind w:firstLine="709"/>
        <w:jc w:val="both"/>
        <w:rPr>
          <w:sz w:val="28"/>
          <w:szCs w:val="28"/>
          <w:lang w:eastAsia="en-US"/>
        </w:rPr>
      </w:pPr>
      <w:r w:rsidRPr="00980F72">
        <w:rPr>
          <w:sz w:val="28"/>
          <w:szCs w:val="28"/>
        </w:rPr>
        <w:t>-активизация работы коллективов физкультуры предприятий, спортивных клубов и общественных организаций в облас</w:t>
      </w:r>
      <w:r>
        <w:rPr>
          <w:sz w:val="28"/>
          <w:szCs w:val="28"/>
        </w:rPr>
        <w:t>ти физической культуры и спорта</w:t>
      </w:r>
    </w:p>
    <w:p w:rsidR="00254DFC" w:rsidRPr="00A40789" w:rsidRDefault="00254DFC" w:rsidP="00023EBC">
      <w:pPr>
        <w:ind w:firstLine="709"/>
        <w:jc w:val="both"/>
        <w:rPr>
          <w:sz w:val="28"/>
          <w:szCs w:val="28"/>
        </w:rPr>
      </w:pPr>
      <w:r w:rsidRPr="00A40789">
        <w:rPr>
          <w:sz w:val="28"/>
          <w:szCs w:val="28"/>
        </w:rPr>
        <w:t xml:space="preserve">Показатели (индикаторы) и основные ожидаемые конечные результаты  </w:t>
      </w:r>
      <w:r>
        <w:rPr>
          <w:sz w:val="28"/>
          <w:szCs w:val="28"/>
        </w:rPr>
        <w:t xml:space="preserve">Подпрограммы приведены в </w:t>
      </w:r>
      <w:r w:rsidRPr="00A40789">
        <w:rPr>
          <w:sz w:val="28"/>
          <w:szCs w:val="28"/>
        </w:rPr>
        <w:t xml:space="preserve"> приложения № 1</w:t>
      </w:r>
      <w:r>
        <w:rPr>
          <w:sz w:val="28"/>
          <w:szCs w:val="28"/>
        </w:rPr>
        <w:t xml:space="preserve"> </w:t>
      </w:r>
      <w:r w:rsidRPr="00A40789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</w:t>
      </w:r>
      <w:r w:rsidRPr="00A40789">
        <w:rPr>
          <w:sz w:val="28"/>
          <w:szCs w:val="28"/>
        </w:rPr>
        <w:t>рограмме.</w:t>
      </w:r>
    </w:p>
    <w:p w:rsidR="00254DFC" w:rsidRPr="00A40789" w:rsidRDefault="00254DFC" w:rsidP="00023EBC">
      <w:pPr>
        <w:ind w:firstLine="709"/>
        <w:jc w:val="both"/>
        <w:rPr>
          <w:sz w:val="28"/>
          <w:szCs w:val="28"/>
        </w:rPr>
      </w:pPr>
      <w:r w:rsidRPr="00A40789">
        <w:rPr>
          <w:sz w:val="28"/>
          <w:szCs w:val="28"/>
        </w:rPr>
        <w:t>Реализация Подпрограммы рассчитана на 7- летний период, с 2014 по 2020 годы, не предусматривает выделение отдельных этапов.</w:t>
      </w:r>
    </w:p>
    <w:p w:rsidR="00254DFC" w:rsidRPr="00A40789" w:rsidRDefault="00254DFC" w:rsidP="00023EBC">
      <w:pPr>
        <w:pStyle w:val="ConsNormal"/>
        <w:widowControl/>
        <w:ind w:right="-104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4DFC" w:rsidRPr="00A2488F" w:rsidRDefault="00254DFC" w:rsidP="00663A1D">
      <w:pPr>
        <w:pStyle w:val="ConsNormal"/>
        <w:widowControl/>
        <w:ind w:right="-10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88F">
        <w:rPr>
          <w:rFonts w:ascii="Times New Roman" w:hAnsi="Times New Roman" w:cs="Times New Roman"/>
          <w:b/>
          <w:bCs/>
          <w:sz w:val="28"/>
          <w:szCs w:val="28"/>
        </w:rPr>
        <w:t xml:space="preserve">3.  Характеристика основных мероприятий Подпрограммы </w:t>
      </w:r>
    </w:p>
    <w:p w:rsidR="00254DFC" w:rsidRPr="00663A1D" w:rsidRDefault="00254DFC" w:rsidP="009E0610">
      <w:pPr>
        <w:pStyle w:val="ConsNormal"/>
        <w:widowControl/>
        <w:ind w:right="-104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54DFC" w:rsidRDefault="00254DFC" w:rsidP="00324CAF">
      <w:pPr>
        <w:ind w:firstLine="709"/>
        <w:jc w:val="both"/>
        <w:rPr>
          <w:sz w:val="28"/>
          <w:szCs w:val="28"/>
        </w:rPr>
      </w:pPr>
      <w:r>
        <w:rPr>
          <w:kern w:val="1"/>
          <w:sz w:val="28"/>
          <w:szCs w:val="28"/>
          <w:lang w:eastAsia="zh-CN"/>
        </w:rPr>
        <w:t>В рамках подпрограммы будут реализованы основные 4 мероприятия.</w:t>
      </w:r>
      <w:r w:rsidRPr="00CD444A">
        <w:rPr>
          <w:sz w:val="28"/>
          <w:szCs w:val="28"/>
        </w:rPr>
        <w:t xml:space="preserve"> </w:t>
      </w:r>
    </w:p>
    <w:p w:rsidR="00254DFC" w:rsidRPr="00917BC1" w:rsidRDefault="00254DFC" w:rsidP="00324CAF">
      <w:pPr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24CAF">
        <w:rPr>
          <w:sz w:val="28"/>
          <w:szCs w:val="28"/>
          <w:u w:val="single"/>
        </w:rPr>
        <w:t>Основное мероприятие 1.1</w:t>
      </w:r>
      <w:r>
        <w:rPr>
          <w:sz w:val="28"/>
          <w:szCs w:val="28"/>
        </w:rPr>
        <w:t>. «</w:t>
      </w:r>
      <w:r w:rsidRPr="00917BC1">
        <w:rPr>
          <w:rFonts w:ascii="Times New Roman CYR" w:hAnsi="Times New Roman CYR" w:cs="Times New Roman CYR"/>
          <w:sz w:val="28"/>
          <w:szCs w:val="28"/>
        </w:rPr>
        <w:t>Физкультурно – оздоровительная работа</w:t>
      </w:r>
    </w:p>
    <w:p w:rsidR="00254DFC" w:rsidRDefault="00254DFC" w:rsidP="00324CAF">
      <w:pPr>
        <w:jc w:val="both"/>
        <w:rPr>
          <w:sz w:val="28"/>
          <w:szCs w:val="28"/>
        </w:rPr>
      </w:pPr>
      <w:r w:rsidRPr="00917BC1">
        <w:rPr>
          <w:rFonts w:ascii="Times New Roman CYR" w:hAnsi="Times New Roman CYR" w:cs="Times New Roman CYR"/>
          <w:sz w:val="28"/>
          <w:szCs w:val="28"/>
        </w:rPr>
        <w:t>и спортивные мероприятия</w:t>
      </w:r>
      <w:r>
        <w:rPr>
          <w:rFonts w:ascii="Times New Roman CYR" w:hAnsi="Times New Roman CYR" w:cs="Times New Roman CYR"/>
          <w:sz w:val="28"/>
          <w:szCs w:val="28"/>
        </w:rPr>
        <w:t xml:space="preserve">».  </w:t>
      </w:r>
      <w:r>
        <w:rPr>
          <w:sz w:val="28"/>
          <w:szCs w:val="28"/>
        </w:rPr>
        <w:t>Срок реализации – 2014-2020 годы.</w:t>
      </w:r>
    </w:p>
    <w:p w:rsidR="00254DFC" w:rsidRPr="00324CAF" w:rsidRDefault="00254DFC" w:rsidP="00324CAF">
      <w:pPr>
        <w:widowControl w:val="0"/>
        <w:suppressAutoHyphens/>
        <w:autoSpaceDE w:val="0"/>
        <w:autoSpaceDN w:val="0"/>
        <w:adjustRightInd w:val="0"/>
        <w:ind w:firstLine="709"/>
        <w:jc w:val="both"/>
        <w:textAlignment w:val="baseline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 xml:space="preserve">В рамках разработки и реализации мер по увеличению численности </w:t>
      </w:r>
      <w:r>
        <w:rPr>
          <w:sz w:val="28"/>
          <w:szCs w:val="28"/>
        </w:rPr>
        <w:t>граждан</w:t>
      </w:r>
      <w:r w:rsidRPr="00414340">
        <w:rPr>
          <w:sz w:val="28"/>
          <w:szCs w:val="28"/>
        </w:rPr>
        <w:t xml:space="preserve"> </w:t>
      </w:r>
      <w:r>
        <w:rPr>
          <w:kern w:val="1"/>
          <w:sz w:val="28"/>
          <w:szCs w:val="28"/>
          <w:lang w:eastAsia="zh-CN"/>
        </w:rPr>
        <w:t>города Каменск-Шахтинский,</w:t>
      </w:r>
      <w:r w:rsidRPr="00414340">
        <w:rPr>
          <w:sz w:val="28"/>
          <w:szCs w:val="28"/>
        </w:rPr>
        <w:t xml:space="preserve"> регулярно занимающихся физической культурой и спортом</w:t>
      </w:r>
      <w:r>
        <w:rPr>
          <w:sz w:val="28"/>
          <w:szCs w:val="28"/>
        </w:rPr>
        <w:t>,</w:t>
      </w:r>
      <w:r>
        <w:rPr>
          <w:kern w:val="1"/>
          <w:sz w:val="28"/>
          <w:szCs w:val="28"/>
          <w:lang w:eastAsia="zh-CN"/>
        </w:rPr>
        <w:t xml:space="preserve"> в указанный период планируется:</w:t>
      </w:r>
    </w:p>
    <w:p w:rsidR="00254DFC" w:rsidRPr="00CD444A" w:rsidRDefault="00254DFC" w:rsidP="005C7ED6">
      <w:pPr>
        <w:ind w:left="-18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</w:t>
      </w:r>
      <w:r w:rsidRPr="00CD444A">
        <w:rPr>
          <w:rFonts w:ascii="Times New Roman CYR" w:hAnsi="Times New Roman CYR" w:cs="Times New Roman CYR"/>
          <w:sz w:val="28"/>
          <w:szCs w:val="28"/>
        </w:rPr>
        <w:t>проведение анализа и подготовка рекомендаций хозяйствующим субъектам и общественности по устранению причин и условий, препятствующих занятиям спортом;</w:t>
      </w:r>
    </w:p>
    <w:p w:rsidR="00254DFC" w:rsidRPr="00CD444A" w:rsidRDefault="00254DFC" w:rsidP="005C7ED6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изучение причин, препятствующих занятиям массовым спортом;</w:t>
      </w:r>
    </w:p>
    <w:p w:rsidR="00254DFC" w:rsidRPr="00CD444A" w:rsidRDefault="00254DFC" w:rsidP="005C7ED6">
      <w:pPr>
        <w:ind w:left="-18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</w:t>
      </w:r>
      <w:r w:rsidRPr="00CD444A">
        <w:rPr>
          <w:rFonts w:ascii="Times New Roman CYR" w:hAnsi="Times New Roman CYR" w:cs="Times New Roman CYR"/>
          <w:sz w:val="28"/>
          <w:szCs w:val="28"/>
        </w:rPr>
        <w:t>проведение городского физкультурно – спортивного актива с руководителями физкультурно- спортивных организаций города, директорами детско – юношеских спортивных школ и клубов физической подготовки по вопросу: «Дальнейшее развитие физической культуры и спорта в городе»;</w:t>
      </w:r>
    </w:p>
    <w:p w:rsidR="00254DFC" w:rsidRPr="00CD444A" w:rsidRDefault="00254DFC" w:rsidP="005C7ED6">
      <w:pPr>
        <w:ind w:left="-18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rFonts w:ascii="Times New Roman CYR" w:hAnsi="Times New Roman CYR" w:cs="Times New Roman CYR"/>
          <w:sz w:val="28"/>
          <w:szCs w:val="28"/>
        </w:rPr>
        <w:t>оказание содействия в организации городских общественных федераций по видам спорта;</w:t>
      </w:r>
    </w:p>
    <w:p w:rsidR="00254DFC" w:rsidRPr="00CD444A" w:rsidRDefault="00254DFC" w:rsidP="005C7ED6">
      <w:pPr>
        <w:ind w:left="-180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rFonts w:ascii="Times New Roman CYR" w:hAnsi="Times New Roman CYR" w:cs="Times New Roman CYR"/>
          <w:sz w:val="28"/>
          <w:szCs w:val="28"/>
        </w:rPr>
        <w:t>разработка и внедрение новых научных и методических подходов по направлению «Физическая культура и массовый спорт»;</w:t>
      </w:r>
    </w:p>
    <w:p w:rsidR="00254DFC" w:rsidRPr="00CD444A" w:rsidRDefault="00254DFC" w:rsidP="005C7ED6">
      <w:pPr>
        <w:ind w:left="-180" w:firstLine="720"/>
        <w:jc w:val="both"/>
        <w:rPr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sz w:val="28"/>
          <w:szCs w:val="28"/>
        </w:rPr>
        <w:t>организация и проведение чемпионатов, первенств и турниров по различным видам спорта;</w:t>
      </w:r>
    </w:p>
    <w:p w:rsidR="00254DFC" w:rsidRPr="00CD444A" w:rsidRDefault="00254DFC" w:rsidP="005C7ED6">
      <w:pPr>
        <w:ind w:left="-180" w:firstLine="720"/>
        <w:jc w:val="both"/>
        <w:rPr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sz w:val="28"/>
          <w:szCs w:val="28"/>
        </w:rPr>
        <w:t>организация участия сборных команд города в соревнованиях различного ранга;</w:t>
      </w:r>
    </w:p>
    <w:p w:rsidR="00254DFC" w:rsidRPr="00CD444A" w:rsidRDefault="00254DFC" w:rsidP="005C7ED6">
      <w:pPr>
        <w:ind w:left="-180" w:firstLine="720"/>
        <w:jc w:val="both"/>
        <w:rPr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</w:t>
      </w:r>
      <w:r w:rsidRPr="00CD444A">
        <w:rPr>
          <w:sz w:val="28"/>
          <w:szCs w:val="28"/>
        </w:rPr>
        <w:t>организация и проведение спортивно-массовых мероприятий для различных категорий граждан;</w:t>
      </w:r>
      <w:r w:rsidRPr="00CD444A">
        <w:rPr>
          <w:rFonts w:ascii="Times New Roman CYR" w:hAnsi="Times New Roman CYR" w:cs="Times New Roman CYR"/>
          <w:sz w:val="28"/>
          <w:szCs w:val="28"/>
        </w:rPr>
        <w:tab/>
      </w:r>
    </w:p>
    <w:p w:rsidR="00254DFC" w:rsidRPr="00CD444A" w:rsidRDefault="00254DFC" w:rsidP="005C7ED6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rFonts w:ascii="Times New Roman CYR" w:hAnsi="Times New Roman CYR" w:cs="Times New Roman CYR"/>
          <w:sz w:val="28"/>
          <w:szCs w:val="28"/>
        </w:rPr>
        <w:t>изготовление  грамот;</w:t>
      </w:r>
    </w:p>
    <w:p w:rsidR="00254DFC" w:rsidRPr="00CD444A" w:rsidRDefault="00254DFC" w:rsidP="005C7ED6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 xml:space="preserve">-  </w:t>
      </w:r>
      <w:r w:rsidRPr="00CD444A">
        <w:rPr>
          <w:rFonts w:ascii="Times New Roman CYR" w:hAnsi="Times New Roman CYR" w:cs="Times New Roman CYR"/>
          <w:sz w:val="28"/>
          <w:szCs w:val="28"/>
        </w:rPr>
        <w:t>судейское обслуживание  соревнований;</w:t>
      </w:r>
    </w:p>
    <w:p w:rsidR="00254DFC" w:rsidRPr="00CD444A" w:rsidRDefault="00254DFC" w:rsidP="005C7ED6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b/>
          <w:bCs/>
          <w:sz w:val="28"/>
          <w:szCs w:val="28"/>
        </w:rPr>
        <w:t>-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субсидия футбольному клубу «Автономная некоммерческая организация спортивный клуб «Прогресс» на возмещение части затрат по реализации спортивных мероприятий.</w:t>
      </w:r>
    </w:p>
    <w:p w:rsidR="00254DFC" w:rsidRDefault="00254DFC" w:rsidP="00AE4CCB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 xml:space="preserve">Мероприятия Подпрограммы ориентированы на удовлетворение потребности населения в </w:t>
      </w:r>
      <w:r w:rsidRPr="00CD444A">
        <w:rPr>
          <w:sz w:val="28"/>
          <w:szCs w:val="28"/>
        </w:rPr>
        <w:t>обеспечении доступности занятий физической культурой и спортом для различных категорий граждан, организацию пропаганды физической культуры и спорта.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54DFC" w:rsidRPr="00986745" w:rsidRDefault="00254DFC" w:rsidP="00986745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6745">
        <w:rPr>
          <w:rFonts w:ascii="Times New Roman" w:hAnsi="Times New Roman" w:cs="Times New Roman"/>
          <w:sz w:val="28"/>
          <w:szCs w:val="28"/>
        </w:rPr>
        <w:t xml:space="preserve">      Перечень основных мероприятий Подпрограммы, с указанием ответственных исполнителей (участников), сроков начала и окончания их реализации, ожидаемого непосредственного результата, а также последствий </w:t>
      </w:r>
      <w:r>
        <w:rPr>
          <w:rFonts w:ascii="Times New Roman" w:hAnsi="Times New Roman" w:cs="Times New Roman"/>
          <w:sz w:val="28"/>
          <w:szCs w:val="28"/>
        </w:rPr>
        <w:t>их не реализации, приведены приложении</w:t>
      </w:r>
      <w:r w:rsidRPr="00986745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986745">
        <w:rPr>
          <w:rFonts w:ascii="Times New Roman" w:hAnsi="Times New Roman" w:cs="Times New Roman"/>
          <w:sz w:val="28"/>
          <w:szCs w:val="28"/>
        </w:rPr>
        <w:t xml:space="preserve"> Подпрограмме. </w:t>
      </w:r>
    </w:p>
    <w:p w:rsidR="00254DFC" w:rsidRPr="00D124F5" w:rsidRDefault="00254DFC" w:rsidP="00023EBC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D124F5">
        <w:rPr>
          <w:sz w:val="28"/>
          <w:szCs w:val="28"/>
        </w:rPr>
        <w:t xml:space="preserve">В рамках реализации Подпрограммы муниципальными учреждениями  участниками Программы оказание государственных, муниципальных услуг юридическим и (или) физическим лицам, а также разработка перечня инвестиционных проектов не предусмотрено. </w:t>
      </w:r>
    </w:p>
    <w:p w:rsidR="00254DFC" w:rsidRPr="00AE4CCB" w:rsidRDefault="00254DFC" w:rsidP="00023EB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</w:rPr>
      </w:pPr>
    </w:p>
    <w:p w:rsidR="00254DFC" w:rsidRDefault="00254DFC" w:rsidP="00023EBC">
      <w:pPr>
        <w:ind w:left="360"/>
        <w:jc w:val="center"/>
        <w:rPr>
          <w:sz w:val="28"/>
          <w:szCs w:val="28"/>
        </w:rPr>
      </w:pPr>
    </w:p>
    <w:p w:rsidR="00254DFC" w:rsidRPr="00324CAF" w:rsidRDefault="00254DFC" w:rsidP="00986745">
      <w:pPr>
        <w:ind w:left="720"/>
        <w:jc w:val="center"/>
        <w:rPr>
          <w:b/>
          <w:bCs/>
          <w:sz w:val="28"/>
          <w:szCs w:val="28"/>
        </w:rPr>
      </w:pPr>
      <w:r w:rsidRPr="00324CAF">
        <w:rPr>
          <w:b/>
          <w:bCs/>
          <w:sz w:val="28"/>
          <w:szCs w:val="28"/>
        </w:rPr>
        <w:t xml:space="preserve">4. Информация по ресурсному обеспечению Подпрограммы </w:t>
      </w:r>
    </w:p>
    <w:p w:rsidR="00254DFC" w:rsidRPr="00324CAF" w:rsidRDefault="00254DFC" w:rsidP="00023EBC">
      <w:pPr>
        <w:ind w:left="360"/>
        <w:jc w:val="center"/>
        <w:rPr>
          <w:b/>
          <w:bCs/>
          <w:sz w:val="16"/>
          <w:szCs w:val="16"/>
        </w:rPr>
      </w:pPr>
    </w:p>
    <w:p w:rsidR="00254DFC" w:rsidRDefault="00254DFC" w:rsidP="00AE4CCB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>Финансовое обеспечение мероприятий Подпрограммы планируется осуществлять за счет средств местного 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и внебюджетных средств</w:t>
      </w:r>
      <w:r w:rsidRPr="00CD444A">
        <w:rPr>
          <w:rFonts w:ascii="Times New Roman CYR" w:hAnsi="Times New Roman CYR" w:cs="Times New Roman CYR"/>
          <w:sz w:val="28"/>
          <w:szCs w:val="28"/>
        </w:rPr>
        <w:t>. Общее финансовое обеспечение реализации подпрограммных мероприятий составляет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-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7 129,4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тысяч рублей, в том числе по годам:</w:t>
      </w:r>
    </w:p>
    <w:p w:rsidR="00254DFC" w:rsidRPr="00AE4CCB" w:rsidRDefault="00254DFC" w:rsidP="00AE4CCB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1103,5 </w:t>
      </w:r>
      <w:r w:rsidRPr="00414340">
        <w:rPr>
          <w:sz w:val="28"/>
          <w:szCs w:val="28"/>
        </w:rPr>
        <w:t xml:space="preserve">тысяч рублей; 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1249,0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867,7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909,3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955,7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- 2019 год –  </w:t>
      </w:r>
      <w:r>
        <w:rPr>
          <w:sz w:val="28"/>
          <w:szCs w:val="28"/>
        </w:rPr>
        <w:t xml:space="preserve">1000,6 </w:t>
      </w:r>
      <w:r w:rsidRPr="00414340">
        <w:rPr>
          <w:sz w:val="28"/>
          <w:szCs w:val="28"/>
        </w:rPr>
        <w:t>тысяч рублей;</w:t>
      </w:r>
    </w:p>
    <w:p w:rsidR="00254DFC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 xml:space="preserve">1043,6 </w:t>
      </w:r>
      <w:r w:rsidRPr="00414340">
        <w:rPr>
          <w:sz w:val="28"/>
          <w:szCs w:val="28"/>
        </w:rPr>
        <w:t>тысяч рублей.</w:t>
      </w:r>
    </w:p>
    <w:p w:rsidR="00254DFC" w:rsidRPr="00414340" w:rsidRDefault="00254DFC" w:rsidP="00986876">
      <w:pPr>
        <w:rPr>
          <w:sz w:val="28"/>
          <w:szCs w:val="28"/>
        </w:rPr>
      </w:pPr>
    </w:p>
    <w:p w:rsidR="00254DFC" w:rsidRPr="00414340" w:rsidRDefault="00254DFC" w:rsidP="00986876">
      <w:pPr>
        <w:rPr>
          <w:sz w:val="28"/>
          <w:szCs w:val="28"/>
        </w:rPr>
      </w:pPr>
      <w:r>
        <w:rPr>
          <w:sz w:val="28"/>
          <w:szCs w:val="28"/>
        </w:rPr>
        <w:t>Из них местный</w:t>
      </w:r>
      <w:r w:rsidRPr="00414340">
        <w:rPr>
          <w:sz w:val="28"/>
          <w:szCs w:val="28"/>
        </w:rPr>
        <w:t xml:space="preserve"> бюджет:  </w:t>
      </w:r>
      <w:r>
        <w:rPr>
          <w:b/>
          <w:bCs/>
          <w:sz w:val="28"/>
          <w:szCs w:val="28"/>
        </w:rPr>
        <w:t xml:space="preserve">7129,4 </w:t>
      </w:r>
      <w:r w:rsidRPr="00414340">
        <w:rPr>
          <w:sz w:val="28"/>
          <w:szCs w:val="28"/>
        </w:rPr>
        <w:t>тысяч рублей, в том числе по годам: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1103,5 </w:t>
      </w:r>
      <w:r w:rsidRPr="00414340">
        <w:rPr>
          <w:sz w:val="28"/>
          <w:szCs w:val="28"/>
        </w:rPr>
        <w:t xml:space="preserve">тысяч рублей; 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1249,0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867,7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909,3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- 2018 год – </w:t>
      </w:r>
      <w:r>
        <w:rPr>
          <w:sz w:val="28"/>
          <w:szCs w:val="28"/>
        </w:rPr>
        <w:t xml:space="preserve">955,7 </w:t>
      </w:r>
      <w:r w:rsidRPr="00414340">
        <w:rPr>
          <w:sz w:val="28"/>
          <w:szCs w:val="28"/>
        </w:rPr>
        <w:t>тысяч рублей;</w:t>
      </w:r>
    </w:p>
    <w:p w:rsidR="00254DFC" w:rsidRPr="00414340" w:rsidRDefault="00254DFC" w:rsidP="00986876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- 2019 год –  </w:t>
      </w:r>
      <w:r>
        <w:rPr>
          <w:sz w:val="28"/>
          <w:szCs w:val="28"/>
        </w:rPr>
        <w:t xml:space="preserve">1000,6 </w:t>
      </w:r>
      <w:r w:rsidRPr="00414340">
        <w:rPr>
          <w:sz w:val="28"/>
          <w:szCs w:val="28"/>
        </w:rPr>
        <w:t>тысяч рублей;</w:t>
      </w:r>
    </w:p>
    <w:p w:rsidR="00254DFC" w:rsidRDefault="00254DFC" w:rsidP="00AE4CCB">
      <w:pPr>
        <w:rPr>
          <w:sz w:val="28"/>
          <w:szCs w:val="28"/>
        </w:rPr>
      </w:pPr>
      <w:r w:rsidRPr="00414340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 xml:space="preserve">1043,6 </w:t>
      </w:r>
      <w:r w:rsidRPr="00414340">
        <w:rPr>
          <w:sz w:val="28"/>
          <w:szCs w:val="28"/>
        </w:rPr>
        <w:t>тысяч рублей.</w:t>
      </w:r>
    </w:p>
    <w:p w:rsidR="00254DFC" w:rsidRDefault="00254DFC" w:rsidP="00AE4CCB">
      <w:pPr>
        <w:rPr>
          <w:sz w:val="28"/>
          <w:szCs w:val="28"/>
        </w:rPr>
      </w:pPr>
    </w:p>
    <w:p w:rsidR="00254DFC" w:rsidRPr="00CD444A" w:rsidRDefault="00254DFC" w:rsidP="0092593F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Объемы финансового обеспечения Подпрограммы носят прогнозный характер и подлежат уточнению в установленном порядке.</w:t>
      </w:r>
    </w:p>
    <w:p w:rsidR="00254DFC" w:rsidRPr="008E5293" w:rsidRDefault="00254DFC" w:rsidP="00023EB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E5293">
        <w:rPr>
          <w:rFonts w:ascii="Times New Roman" w:hAnsi="Times New Roman" w:cs="Times New Roman"/>
          <w:b w:val="0"/>
          <w:bCs w:val="0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>Расходы мест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ного бюджета на  реализацию Подпрограммы приведены в приложении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 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п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рограмме. </w:t>
      </w:r>
    </w:p>
    <w:p w:rsidR="00254DFC" w:rsidRPr="00532B9B" w:rsidRDefault="00254DFC" w:rsidP="009867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E529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532B9B">
        <w:rPr>
          <w:sz w:val="28"/>
          <w:szCs w:val="28"/>
        </w:rPr>
        <w:t xml:space="preserve">                                                                                    </w:t>
      </w:r>
    </w:p>
    <w:p w:rsidR="00254DFC" w:rsidRDefault="00254DFC" w:rsidP="007855E7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Подпрограмма 2 </w:t>
      </w:r>
      <w:r w:rsidRPr="000B7D12">
        <w:rPr>
          <w:sz w:val="28"/>
          <w:szCs w:val="28"/>
        </w:rPr>
        <w:t>«</w:t>
      </w:r>
      <w:r w:rsidRPr="000B7D12">
        <w:rPr>
          <w:rFonts w:ascii="Times New Roman CYR" w:hAnsi="Times New Roman CYR" w:cs="Times New Roman CYR"/>
          <w:sz w:val="28"/>
          <w:szCs w:val="28"/>
        </w:rPr>
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заданиями»</w:t>
      </w:r>
      <w:r w:rsidRPr="00917BC1">
        <w:rPr>
          <w:rFonts w:ascii="Times New Roman CYR" w:hAnsi="Times New Roman CYR" w:cs="Times New Roman CYR"/>
          <w:sz w:val="28"/>
          <w:szCs w:val="28"/>
        </w:rPr>
        <w:t xml:space="preserve">  (далее – Подпрограмма)</w:t>
      </w:r>
    </w:p>
    <w:p w:rsidR="00254DFC" w:rsidRPr="00CD444A" w:rsidRDefault="00254DFC" w:rsidP="007855E7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54DFC" w:rsidRDefault="00254DFC" w:rsidP="0092593F">
      <w:pPr>
        <w:jc w:val="center"/>
        <w:rPr>
          <w:sz w:val="28"/>
          <w:szCs w:val="28"/>
        </w:rPr>
      </w:pPr>
      <w:r w:rsidRPr="00B4645C">
        <w:rPr>
          <w:sz w:val="28"/>
          <w:szCs w:val="28"/>
        </w:rPr>
        <w:t>Паспорт </w:t>
      </w:r>
      <w:r w:rsidRPr="00917BC1">
        <w:rPr>
          <w:rFonts w:ascii="Times New Roman CYR" w:hAnsi="Times New Roman CYR" w:cs="Times New Roman CYR"/>
          <w:sz w:val="28"/>
          <w:szCs w:val="28"/>
        </w:rPr>
        <w:t>Подпрограмм</w:t>
      </w:r>
      <w:r>
        <w:rPr>
          <w:rFonts w:ascii="Times New Roman CYR" w:hAnsi="Times New Roman CYR" w:cs="Times New Roman CYR"/>
          <w:sz w:val="28"/>
          <w:szCs w:val="28"/>
        </w:rPr>
        <w:t>ы</w:t>
      </w:r>
    </w:p>
    <w:p w:rsidR="00254DFC" w:rsidRDefault="00254DFC" w:rsidP="0092593F">
      <w:pPr>
        <w:jc w:val="center"/>
        <w:rPr>
          <w:sz w:val="28"/>
          <w:szCs w:val="28"/>
        </w:rPr>
      </w:pPr>
    </w:p>
    <w:tbl>
      <w:tblPr>
        <w:tblW w:w="91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7020"/>
      </w:tblGrid>
      <w:tr w:rsidR="00254DFC" w:rsidRPr="00532B9B">
        <w:tc>
          <w:tcPr>
            <w:tcW w:w="2160" w:type="dxa"/>
          </w:tcPr>
          <w:p w:rsidR="00254DFC" w:rsidRPr="00532B9B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</w:t>
            </w:r>
            <w:r w:rsidRPr="00532B9B">
              <w:rPr>
                <w:sz w:val="28"/>
                <w:szCs w:val="28"/>
              </w:rPr>
              <w:t>рограммы</w:t>
            </w:r>
          </w:p>
        </w:tc>
        <w:tc>
          <w:tcPr>
            <w:tcW w:w="7020" w:type="dxa"/>
          </w:tcPr>
          <w:p w:rsidR="00254DFC" w:rsidRPr="00EA3101" w:rsidRDefault="00254DFC" w:rsidP="00EE1084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Отдел по физической культуре, спорту,  вопросам здравоохранения и молодежной политике Администрации города</w:t>
            </w:r>
            <w:r>
              <w:rPr>
                <w:sz w:val="28"/>
                <w:szCs w:val="28"/>
              </w:rPr>
              <w:t xml:space="preserve"> (далее – Отдел ФКСЗМ)</w:t>
            </w: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7020" w:type="dxa"/>
          </w:tcPr>
          <w:p w:rsidR="00254DFC" w:rsidRPr="00414340" w:rsidRDefault="00254DFC" w:rsidP="00EE1084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 Отдел образования Администрации  г. Каменск-Шахтинского (далее – ОО);</w:t>
            </w:r>
          </w:p>
          <w:p w:rsidR="00254DFC" w:rsidRPr="00414340" w:rsidRDefault="00254DFC" w:rsidP="00EE1084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Отдел культуры Администрации города  Каменска-Шахтинского (далее –  ОК);</w:t>
            </w:r>
          </w:p>
          <w:p w:rsidR="00254DFC" w:rsidRPr="00414340" w:rsidRDefault="00254DFC" w:rsidP="00EE1084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Администрация города Каменск – Шахтинский;</w:t>
            </w:r>
          </w:p>
          <w:p w:rsidR="00254DFC" w:rsidRPr="00414340" w:rsidRDefault="00254DFC" w:rsidP="00EE1084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-муниципальное бюджетное учреждение-средство массовой информации  «Каменская городская редакция телерадиовещания» (далее -  МБУ СМИ Каменск- ТР);</w:t>
            </w:r>
          </w:p>
          <w:p w:rsidR="00254DFC" w:rsidRPr="00414340" w:rsidRDefault="00254DFC" w:rsidP="00EE1084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Отдел МВД России по городу Каменск-Шахтинскому</w:t>
            </w:r>
            <w:r>
              <w:rPr>
                <w:sz w:val="28"/>
                <w:szCs w:val="28"/>
              </w:rPr>
              <w:t xml:space="preserve"> (далее – ОВД)</w:t>
            </w:r>
            <w:r w:rsidRPr="00414340">
              <w:rPr>
                <w:sz w:val="28"/>
                <w:szCs w:val="28"/>
              </w:rPr>
              <w:t>;</w:t>
            </w:r>
          </w:p>
          <w:p w:rsidR="00254DFC" w:rsidRPr="00414340" w:rsidRDefault="00254DFC" w:rsidP="0010624B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организации на конкурсной основе.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20" w:type="dxa"/>
          </w:tcPr>
          <w:p w:rsidR="00254DFC" w:rsidRPr="00414340" w:rsidRDefault="00254DFC" w:rsidP="0092593F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 xml:space="preserve">-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Целью Подпрограммы является </w:t>
            </w:r>
            <w:r w:rsidRPr="00414340">
              <w:rPr>
                <w:sz w:val="28"/>
                <w:szCs w:val="28"/>
              </w:rPr>
              <w:t>удовлетворение потребности населения в получении доступного и качественного дополнительного образования.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0" w:type="dxa"/>
          </w:tcPr>
          <w:p w:rsidR="00254DFC" w:rsidRPr="00414340" w:rsidRDefault="00254DFC" w:rsidP="00EE1084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Для достижения указанных целей должны быть решены следующие основные задачи:</w:t>
            </w:r>
          </w:p>
          <w:p w:rsidR="00254DFC" w:rsidRPr="00414340" w:rsidRDefault="00254DFC" w:rsidP="0092593F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 обеспечение финансового обеспечения содержания муниципальных бюджетных образовательных учреждений дополнительного образования спортивной направленности;</w:t>
            </w:r>
          </w:p>
          <w:p w:rsidR="00254DFC" w:rsidRPr="00AE4CCB" w:rsidRDefault="00254DFC" w:rsidP="00AE4CCB">
            <w:pPr>
              <w:ind w:firstLine="540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- обеспечение гарантий получения доступного качественно</w:t>
            </w:r>
            <w:r>
              <w:rPr>
                <w:sz w:val="28"/>
                <w:szCs w:val="28"/>
              </w:rPr>
              <w:t>го дополнительного образования.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020" w:type="dxa"/>
          </w:tcPr>
          <w:p w:rsidR="00254DFC" w:rsidRPr="00414340" w:rsidRDefault="00254DFC" w:rsidP="00EE1084">
            <w:pPr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В результате реализации П</w:t>
            </w:r>
            <w:r>
              <w:rPr>
                <w:sz w:val="28"/>
                <w:szCs w:val="28"/>
              </w:rPr>
              <w:t>одп</w:t>
            </w:r>
            <w:r w:rsidRPr="00414340">
              <w:rPr>
                <w:sz w:val="28"/>
                <w:szCs w:val="28"/>
              </w:rPr>
              <w:t xml:space="preserve">рограммы </w:t>
            </w:r>
            <w:r w:rsidRPr="00D824D9">
              <w:rPr>
                <w:sz w:val="28"/>
                <w:szCs w:val="28"/>
              </w:rPr>
              <w:t>к 2020 году</w:t>
            </w:r>
            <w:r w:rsidRPr="00414340">
              <w:rPr>
                <w:sz w:val="28"/>
                <w:szCs w:val="28"/>
              </w:rPr>
              <w:t xml:space="preserve"> предполагается:</w:t>
            </w:r>
          </w:p>
          <w:p w:rsidR="00254DFC" w:rsidRPr="00AD07BA" w:rsidRDefault="00254DFC" w:rsidP="00A31DD5">
            <w:pPr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414340">
              <w:rPr>
                <w:sz w:val="28"/>
                <w:szCs w:val="28"/>
              </w:rPr>
              <w:t xml:space="preserve">       - доведение </w:t>
            </w:r>
            <w:r w:rsidRPr="00D824D9">
              <w:rPr>
                <w:sz w:val="28"/>
                <w:szCs w:val="28"/>
              </w:rPr>
              <w:t>охвата школьников услугами дополнительного образования спортивной направленности до 38,5%</w:t>
            </w:r>
            <w:r>
              <w:rPr>
                <w:sz w:val="28"/>
                <w:szCs w:val="28"/>
              </w:rPr>
              <w:t>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20" w:type="dxa"/>
          </w:tcPr>
          <w:p w:rsidR="00254DFC" w:rsidRPr="00414340" w:rsidRDefault="00254DFC" w:rsidP="00EE1084">
            <w:pPr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Подпрограмма рассчитана на семь лет с  2014 по 2020 годы, ее выполнение предусмотрено без разделения на этапы и включает постоянную реализацию планируемых мероприятий.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020" w:type="dxa"/>
          </w:tcPr>
          <w:p w:rsidR="00254DFC" w:rsidRPr="00414340" w:rsidRDefault="00254DFC" w:rsidP="00501865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 xml:space="preserve">финансового обеспечения  подпрограммы составляет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175 2</w:t>
            </w:r>
            <w:r w:rsidRPr="00AD07B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0</w:t>
            </w:r>
            <w:r w:rsidRPr="00AD07B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,8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  тысяч рублей, в том числе по годам: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- 2014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24 092,6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- 2015 год –  25 890,8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- 2016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22 754,2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- 2017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23 844,0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- 2018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25 057,5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тысяч рублей; 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- 2019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26 232,9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Default="00254DFC" w:rsidP="00986745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- 2020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27 358,8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рублей.</w:t>
            </w:r>
          </w:p>
          <w:p w:rsidR="00254DFC" w:rsidRPr="00414340" w:rsidRDefault="00254DFC" w:rsidP="00986745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54DFC" w:rsidRPr="00414340" w:rsidRDefault="00254DFC" w:rsidP="003147DE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За счет средств местного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 бюджета – </w:t>
            </w:r>
            <w:r w:rsidRPr="004143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174780,8</w:t>
            </w:r>
            <w:r w:rsidRPr="004143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рублей: в том числе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- 2014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23 942,6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- 2015 год –  25 840,8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- 2016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22 704,2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- 2017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23 794,0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- 2018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25 007,5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тысяч рублей; 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- 2019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26 182,9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Default="00254DFC" w:rsidP="00986745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- 2020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27 308,8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рублей.</w:t>
            </w:r>
          </w:p>
          <w:p w:rsidR="00254DFC" w:rsidRPr="00986745" w:rsidRDefault="00254DFC" w:rsidP="00986745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Внебюджетные средства  -</w:t>
            </w:r>
            <w:r>
              <w:rPr>
                <w:sz w:val="28"/>
                <w:szCs w:val="28"/>
              </w:rPr>
              <w:t xml:space="preserve"> 450,0</w:t>
            </w:r>
            <w:r w:rsidRPr="00414340">
              <w:rPr>
                <w:sz w:val="28"/>
                <w:szCs w:val="28"/>
              </w:rPr>
              <w:t xml:space="preserve"> 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тысяч </w:t>
            </w:r>
            <w:r w:rsidRPr="00414340">
              <w:rPr>
                <w:sz w:val="28"/>
                <w:szCs w:val="28"/>
              </w:rPr>
              <w:t>рублей, в том числе: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- 2014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150,0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- 2015 год –  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- 2016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- 2017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- 2018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тысяч рублей; </w:t>
            </w:r>
          </w:p>
          <w:p w:rsidR="00254DFC" w:rsidRPr="00414340" w:rsidRDefault="00254DFC" w:rsidP="003147DE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- 2019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рублей;</w:t>
            </w:r>
          </w:p>
          <w:p w:rsidR="00254DFC" w:rsidRPr="0010624B" w:rsidRDefault="00254DFC" w:rsidP="0010624B">
            <w:pPr>
              <w:ind w:firstLine="54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 xml:space="preserve">- 2020 год –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50,0 </w:t>
            </w:r>
            <w:r w:rsidRPr="00414340">
              <w:rPr>
                <w:rFonts w:ascii="Times New Roman CYR" w:hAnsi="Times New Roman CYR" w:cs="Times New Roman CYR"/>
                <w:sz w:val="28"/>
                <w:szCs w:val="28"/>
              </w:rPr>
              <w:t>тысяч рублей.</w:t>
            </w: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020" w:type="dxa"/>
          </w:tcPr>
          <w:p w:rsidR="00254DFC" w:rsidRPr="00501865" w:rsidRDefault="00254DFC" w:rsidP="00501865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414340">
              <w:rPr>
                <w:sz w:val="28"/>
                <w:szCs w:val="28"/>
              </w:rPr>
              <w:t>Основными ожидаемыми результа</w:t>
            </w:r>
            <w:r>
              <w:rPr>
                <w:sz w:val="28"/>
                <w:szCs w:val="28"/>
              </w:rPr>
              <w:t xml:space="preserve">тами от реализации подпрограммы </w:t>
            </w:r>
            <w:r w:rsidRPr="00414340">
              <w:rPr>
                <w:sz w:val="28"/>
                <w:szCs w:val="28"/>
              </w:rPr>
              <w:t>являются:</w:t>
            </w:r>
            <w:r>
              <w:rPr>
                <w:sz w:val="28"/>
                <w:szCs w:val="28"/>
              </w:rPr>
              <w:t xml:space="preserve"> </w:t>
            </w:r>
            <w:r w:rsidRPr="00414340">
              <w:rPr>
                <w:sz w:val="28"/>
                <w:szCs w:val="28"/>
              </w:rPr>
              <w:t xml:space="preserve">увеличение </w:t>
            </w:r>
            <w:r w:rsidRPr="00464069">
              <w:rPr>
                <w:sz w:val="28"/>
                <w:szCs w:val="28"/>
              </w:rPr>
              <w:t>охвата школьников услугами дополнительного образования спортивной направленности по сравнению с 2014 годом до 38,5%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54DFC" w:rsidRDefault="00254DFC" w:rsidP="0092593F">
      <w:pPr>
        <w:jc w:val="both"/>
      </w:pPr>
    </w:p>
    <w:p w:rsidR="00254DFC" w:rsidRDefault="00254DFC" w:rsidP="0092593F">
      <w:pPr>
        <w:jc w:val="both"/>
      </w:pPr>
    </w:p>
    <w:p w:rsidR="00254DFC" w:rsidRDefault="00254DFC" w:rsidP="0092593F">
      <w:pPr>
        <w:jc w:val="both"/>
      </w:pPr>
    </w:p>
    <w:p w:rsidR="00254DFC" w:rsidRPr="00501865" w:rsidRDefault="00254DFC" w:rsidP="00501865">
      <w:pPr>
        <w:ind w:left="720"/>
        <w:jc w:val="center"/>
        <w:rPr>
          <w:b/>
          <w:bCs/>
          <w:sz w:val="28"/>
          <w:szCs w:val="28"/>
        </w:rPr>
      </w:pPr>
      <w:r w:rsidRPr="00501865">
        <w:rPr>
          <w:b/>
          <w:bCs/>
          <w:sz w:val="28"/>
          <w:szCs w:val="28"/>
        </w:rPr>
        <w:t>1. Характеристика сферы реализации Подпрограммы</w:t>
      </w:r>
    </w:p>
    <w:p w:rsidR="00254DFC" w:rsidRPr="00501865" w:rsidRDefault="00254DFC" w:rsidP="00501865">
      <w:pPr>
        <w:jc w:val="center"/>
        <w:rPr>
          <w:rFonts w:ascii="Times New Roman CYR" w:hAnsi="Times New Roman CYR" w:cs="Times New Roman CYR"/>
          <w:b/>
          <w:bCs/>
        </w:rPr>
      </w:pP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Сегодня дополнительное образование детей в его новом качественном состоянии по праву рассматривается как важнейшая  составляющая единого образовательного пространства, сложившегося в   современном обществе,  нуждающаяся  в постоянном внимании и поддержке, как образование, сочетающее в себе воспитание, обучение и творческое развитие личности ребенка.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В дополнительном  образовании  обеспечивается  индивидуальный темп продвижения по образовательному маршруту для любого уровня  интеллектуального развития ребенка. Максимальное использование  технологий личностно-ориентированного подхода способствует высокой востребованности дополнительного образования во всем многообразии его направлений.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 xml:space="preserve">В настоящее время для организации содержательного досуга детей и подростков в городе Каменск – Шахтинском работают 2 учреждения дополнительного образования детей, реализующих программы  физкультурно-спортивного, спортивно-оздоровительного направления. 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Для удовлетворения потребности населения в получении доступного и качественного дополнительного образования спортивной направленности необходимо содержание данных учреждений за счет бюджетных средств, включающих: выплату заработной платы тренерско-преподавательскому составу, расходы по коммунальным услугам, расходы по соревновательной д</w:t>
      </w:r>
      <w:r>
        <w:rPr>
          <w:sz w:val="28"/>
          <w:szCs w:val="28"/>
        </w:rPr>
        <w:t>еятельности</w:t>
      </w:r>
      <w:r w:rsidRPr="00CD444A">
        <w:rPr>
          <w:sz w:val="28"/>
          <w:szCs w:val="28"/>
        </w:rPr>
        <w:t>. Использование программно-целевого метода позволяет решить возникшие проблемы, он имеет свои преимущества: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>- комплексный подход к решению проблемы;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>- распределение полномочий и ответственности исполнителей;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>- эффективное планирование и мониторинг результатов реализации</w:t>
      </w:r>
      <w:r w:rsidRPr="00CD444A">
        <w:rPr>
          <w:sz w:val="28"/>
          <w:szCs w:val="28"/>
        </w:rPr>
        <w:t xml:space="preserve"> </w:t>
      </w:r>
      <w:r w:rsidRPr="00CD444A">
        <w:rPr>
          <w:rFonts w:ascii="Times New Roman CYR" w:hAnsi="Times New Roman CYR" w:cs="Times New Roman CYR"/>
          <w:sz w:val="28"/>
          <w:szCs w:val="28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>одп</w:t>
      </w:r>
      <w:r w:rsidRPr="00CD444A">
        <w:rPr>
          <w:rFonts w:ascii="Times New Roman CYR" w:hAnsi="Times New Roman CYR" w:cs="Times New Roman CYR"/>
          <w:sz w:val="28"/>
          <w:szCs w:val="28"/>
        </w:rPr>
        <w:t>рограммы.</w:t>
      </w:r>
    </w:p>
    <w:p w:rsidR="00254DFC" w:rsidRPr="00CD444A" w:rsidRDefault="00254DFC" w:rsidP="0092593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D444A">
        <w:rPr>
          <w:sz w:val="28"/>
          <w:szCs w:val="28"/>
        </w:rPr>
        <w:t xml:space="preserve">Вновь разрабатываемых нормативных правовых актов Администрации города  в сфере реализации Подпрограммы, в том числе для привлечения частных инвестиций в сферу ее реализации, для достижения ее целей и решения ее задач, в настоящее время не планируется. </w:t>
      </w:r>
    </w:p>
    <w:p w:rsidR="00254DFC" w:rsidRPr="00CD444A" w:rsidRDefault="00254DFC" w:rsidP="009259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4DFC" w:rsidRDefault="00254DFC" w:rsidP="0092593F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254DFC" w:rsidRPr="005B0F8B" w:rsidRDefault="00254DFC" w:rsidP="00FE3E2B">
      <w:pPr>
        <w:ind w:left="720"/>
        <w:jc w:val="center"/>
        <w:rPr>
          <w:b/>
          <w:bCs/>
          <w:sz w:val="28"/>
          <w:szCs w:val="28"/>
        </w:rPr>
      </w:pPr>
      <w:r w:rsidRPr="005B0F8B">
        <w:rPr>
          <w:b/>
          <w:bCs/>
          <w:sz w:val="28"/>
          <w:szCs w:val="28"/>
        </w:rPr>
        <w:t xml:space="preserve">2. Цели, задачи и показатели (индикаторы), основные ожидаемые конечные результаты, сроки и этапы реализации  Подпрограммы </w:t>
      </w:r>
    </w:p>
    <w:p w:rsidR="00254DFC" w:rsidRDefault="00254DFC" w:rsidP="003147DE">
      <w:pPr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 xml:space="preserve"> Целью Подпрограммы является </w:t>
      </w:r>
      <w:r w:rsidRPr="00CD444A">
        <w:rPr>
          <w:sz w:val="28"/>
          <w:szCs w:val="28"/>
        </w:rPr>
        <w:t>удовлетворение потребности населения в получении доступного и качественного дополнительного образования.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Для решения поставленной цели необходимо решение поставленных задач:</w:t>
      </w:r>
    </w:p>
    <w:p w:rsidR="00254DFC" w:rsidRPr="00CD444A" w:rsidRDefault="00254DFC" w:rsidP="003147D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финансовое обеспечение</w:t>
      </w:r>
      <w:r w:rsidRPr="00CD444A">
        <w:rPr>
          <w:sz w:val="28"/>
          <w:szCs w:val="28"/>
        </w:rPr>
        <w:t xml:space="preserve"> содержания муниципальных бюджетных образовательных учреждений дополнительного образования спортивной направленности;</w:t>
      </w:r>
    </w:p>
    <w:p w:rsidR="00254DFC" w:rsidRDefault="00254DFC" w:rsidP="006673E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</w:t>
      </w:r>
      <w:r w:rsidRPr="00CD444A">
        <w:rPr>
          <w:sz w:val="28"/>
          <w:szCs w:val="28"/>
        </w:rPr>
        <w:t xml:space="preserve"> доступного качественного дополнительного образован</w:t>
      </w:r>
      <w:r>
        <w:rPr>
          <w:sz w:val="28"/>
          <w:szCs w:val="28"/>
        </w:rPr>
        <w:t>ия спортивной направленности.</w:t>
      </w:r>
    </w:p>
    <w:p w:rsidR="00254DFC" w:rsidRDefault="00254DFC" w:rsidP="00667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ожидаемыми результатами в сфере подпрограммы должны стать:</w:t>
      </w:r>
    </w:p>
    <w:p w:rsidR="00254DFC" w:rsidRDefault="00254DFC" w:rsidP="00667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количественном выражении  -  </w:t>
      </w:r>
      <w:r w:rsidRPr="00414340">
        <w:rPr>
          <w:sz w:val="28"/>
          <w:szCs w:val="28"/>
        </w:rPr>
        <w:t xml:space="preserve">доведение </w:t>
      </w:r>
      <w:r w:rsidRPr="00D824D9">
        <w:rPr>
          <w:sz w:val="28"/>
          <w:szCs w:val="28"/>
        </w:rPr>
        <w:t>охвата школьников услугами дополнительного образования спортивной направленности по сравнению с 2014 годом до 38,5%</w:t>
      </w:r>
      <w:r>
        <w:rPr>
          <w:sz w:val="28"/>
          <w:szCs w:val="28"/>
        </w:rPr>
        <w:t>.</w:t>
      </w:r>
    </w:p>
    <w:p w:rsidR="00254DFC" w:rsidRPr="00CD444A" w:rsidRDefault="00254DFC" w:rsidP="00667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качественном выражении  - </w:t>
      </w:r>
      <w:r w:rsidRPr="00CD444A">
        <w:rPr>
          <w:sz w:val="28"/>
          <w:szCs w:val="28"/>
        </w:rPr>
        <w:t xml:space="preserve"> удовлетворени</w:t>
      </w:r>
      <w:r>
        <w:rPr>
          <w:sz w:val="28"/>
          <w:szCs w:val="28"/>
        </w:rPr>
        <w:t>е</w:t>
      </w:r>
      <w:r w:rsidRPr="00CD444A">
        <w:rPr>
          <w:sz w:val="28"/>
          <w:szCs w:val="28"/>
        </w:rPr>
        <w:t xml:space="preserve"> потребности населения в получении доступного и качественного дополнительного образования спортивной направленности</w:t>
      </w:r>
      <w:r>
        <w:rPr>
          <w:sz w:val="28"/>
          <w:szCs w:val="28"/>
        </w:rPr>
        <w:t>.</w:t>
      </w:r>
    </w:p>
    <w:p w:rsidR="00254DFC" w:rsidRPr="00A40789" w:rsidRDefault="00254DFC" w:rsidP="0092593F">
      <w:pPr>
        <w:ind w:firstLine="709"/>
        <w:jc w:val="both"/>
        <w:rPr>
          <w:sz w:val="28"/>
          <w:szCs w:val="28"/>
        </w:rPr>
      </w:pPr>
      <w:r w:rsidRPr="00A40789">
        <w:rPr>
          <w:sz w:val="28"/>
          <w:szCs w:val="28"/>
        </w:rPr>
        <w:t>Показатели (индикаторы) и основные ожидаемые конечные результаты  Подпро</w:t>
      </w:r>
      <w:r>
        <w:rPr>
          <w:sz w:val="28"/>
          <w:szCs w:val="28"/>
        </w:rPr>
        <w:t xml:space="preserve">граммы приведены в приложении </w:t>
      </w:r>
      <w:r w:rsidRPr="00A40789">
        <w:rPr>
          <w:sz w:val="28"/>
          <w:szCs w:val="28"/>
        </w:rPr>
        <w:t xml:space="preserve">№ 1 к </w:t>
      </w:r>
      <w:r w:rsidRPr="00C973C2">
        <w:rPr>
          <w:spacing w:val="-13"/>
          <w:sz w:val="28"/>
          <w:szCs w:val="28"/>
          <w:lang w:eastAsia="en-US"/>
        </w:rPr>
        <w:t xml:space="preserve">муниципальной </w:t>
      </w:r>
      <w:r w:rsidRPr="00B44FB3">
        <w:rPr>
          <w:b/>
          <w:bCs/>
          <w:spacing w:val="-13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</w:t>
      </w:r>
      <w:r w:rsidRPr="00A40789">
        <w:rPr>
          <w:sz w:val="28"/>
          <w:szCs w:val="28"/>
        </w:rPr>
        <w:t>рограмме.</w:t>
      </w:r>
    </w:p>
    <w:p w:rsidR="00254DFC" w:rsidRPr="00A40789" w:rsidRDefault="00254DFC" w:rsidP="0092593F">
      <w:pPr>
        <w:ind w:firstLine="709"/>
        <w:jc w:val="both"/>
        <w:rPr>
          <w:sz w:val="28"/>
          <w:szCs w:val="28"/>
        </w:rPr>
      </w:pPr>
      <w:r w:rsidRPr="00A40789">
        <w:rPr>
          <w:sz w:val="28"/>
          <w:szCs w:val="28"/>
        </w:rPr>
        <w:t>Реализация Подпрограммы рассчитана на 7- летний период, с 2014 по 2020 годы, не предусматривает выделение отдельных этапов.</w:t>
      </w:r>
    </w:p>
    <w:p w:rsidR="00254DFC" w:rsidRPr="00A40789" w:rsidRDefault="00254DFC" w:rsidP="0092593F">
      <w:pPr>
        <w:pStyle w:val="ConsNormal"/>
        <w:widowControl/>
        <w:ind w:right="-104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4DFC" w:rsidRPr="00BF27DB" w:rsidRDefault="00254DFC" w:rsidP="00BF27DB">
      <w:pPr>
        <w:pStyle w:val="ConsNormal"/>
        <w:widowControl/>
        <w:ind w:right="-10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3EB">
        <w:rPr>
          <w:rFonts w:ascii="Times New Roman" w:hAnsi="Times New Roman" w:cs="Times New Roman"/>
          <w:b/>
          <w:bCs/>
          <w:sz w:val="28"/>
          <w:szCs w:val="28"/>
        </w:rPr>
        <w:t xml:space="preserve">3.  Характеристика основных мероприятий </w:t>
      </w:r>
      <w:r w:rsidRPr="006673EB">
        <w:rPr>
          <w:b/>
          <w:bCs/>
          <w:sz w:val="28"/>
          <w:szCs w:val="28"/>
        </w:rPr>
        <w:t xml:space="preserve"> </w:t>
      </w:r>
      <w:r w:rsidRPr="00BF27DB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</w:p>
    <w:p w:rsidR="00254DFC" w:rsidRDefault="00254DFC" w:rsidP="00667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цели увеличения охвата школьников услугами </w:t>
      </w:r>
      <w:r w:rsidRPr="00D824D9">
        <w:rPr>
          <w:sz w:val="28"/>
          <w:szCs w:val="28"/>
        </w:rPr>
        <w:t xml:space="preserve">дополнительного образования спортивной направленности </w:t>
      </w:r>
      <w:r>
        <w:rPr>
          <w:sz w:val="28"/>
          <w:szCs w:val="28"/>
        </w:rPr>
        <w:t>и решения поставленных задач подпрограммы будет осуществляться в рамках реализации следующего основного мероприятия:</w:t>
      </w:r>
    </w:p>
    <w:p w:rsidR="00254DFC" w:rsidRDefault="00254DFC" w:rsidP="00DC43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Основное мероприятие  2</w:t>
      </w:r>
      <w:r w:rsidRPr="00DC4311">
        <w:rPr>
          <w:sz w:val="28"/>
          <w:szCs w:val="28"/>
          <w:u w:val="single"/>
        </w:rPr>
        <w:t xml:space="preserve">.1. </w:t>
      </w:r>
      <w:r>
        <w:rPr>
          <w:sz w:val="28"/>
          <w:szCs w:val="28"/>
          <w:u w:val="single"/>
        </w:rPr>
        <w:t>«</w:t>
      </w:r>
      <w:r w:rsidRPr="00DC4311">
        <w:rPr>
          <w:rFonts w:ascii="Times New Roman CYR" w:hAnsi="Times New Roman CYR" w:cs="Times New Roman CYR"/>
          <w:sz w:val="28"/>
          <w:szCs w:val="28"/>
        </w:rPr>
        <w:t>Расходы  по выполнению функций муниципальными бюджетными образовательными учреждениями в соответствии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C4311">
        <w:rPr>
          <w:rFonts w:ascii="Times New Roman CYR" w:hAnsi="Times New Roman CYR" w:cs="Times New Roman CYR"/>
          <w:sz w:val="28"/>
          <w:szCs w:val="28"/>
        </w:rPr>
        <w:t>с установленными муниципальными заданиями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Pr="00DC4311">
        <w:rPr>
          <w:rFonts w:ascii="Times New Roman CYR" w:hAnsi="Times New Roman CYR" w:cs="Times New Roman CYR"/>
          <w:sz w:val="28"/>
          <w:szCs w:val="28"/>
        </w:rPr>
        <w:t>.</w:t>
      </w:r>
      <w:r w:rsidRPr="00DC4311">
        <w:rPr>
          <w:sz w:val="28"/>
          <w:szCs w:val="28"/>
        </w:rPr>
        <w:t xml:space="preserve"> </w:t>
      </w:r>
    </w:p>
    <w:p w:rsidR="00254DFC" w:rsidRDefault="00254DFC" w:rsidP="00DC4311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– 2014-2020 годы.</w:t>
      </w:r>
    </w:p>
    <w:p w:rsidR="00254DFC" w:rsidRDefault="00254DFC" w:rsidP="00DC4311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Финансовая поддержка является одним из важных факторов </w:t>
      </w:r>
      <w:r w:rsidRPr="006926D3">
        <w:rPr>
          <w:sz w:val="28"/>
          <w:szCs w:val="28"/>
          <w:lang w:eastAsia="en-US"/>
        </w:rPr>
        <w:t>развития  учреждений дополнительного образования детей, осуществляющих деятельность в области  физической   культуры   и   спорта</w:t>
      </w:r>
      <w:r>
        <w:rPr>
          <w:sz w:val="28"/>
          <w:szCs w:val="28"/>
          <w:lang w:eastAsia="en-US"/>
        </w:rPr>
        <w:t>.</w:t>
      </w:r>
    </w:p>
    <w:p w:rsidR="00254DFC" w:rsidRPr="00FE3E2B" w:rsidRDefault="00254DFC" w:rsidP="00FE3E2B">
      <w:pPr>
        <w:widowControl w:val="0"/>
        <w:suppressAutoHyphens/>
        <w:autoSpaceDE w:val="0"/>
        <w:autoSpaceDN w:val="0"/>
        <w:adjustRightInd w:val="0"/>
        <w:ind w:firstLine="709"/>
        <w:jc w:val="both"/>
        <w:textAlignment w:val="baseline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В рамках разработки и реализации мер по увеличению численности школьников получающих дополнительное образование спортивной направленности</w:t>
      </w:r>
      <w:r>
        <w:rPr>
          <w:sz w:val="28"/>
          <w:szCs w:val="28"/>
        </w:rPr>
        <w:t>,</w:t>
      </w:r>
      <w:r>
        <w:rPr>
          <w:kern w:val="1"/>
          <w:sz w:val="28"/>
          <w:szCs w:val="28"/>
          <w:lang w:eastAsia="zh-CN"/>
        </w:rPr>
        <w:t xml:space="preserve"> в указанный период планируется </w:t>
      </w:r>
      <w:r>
        <w:rPr>
          <w:sz w:val="28"/>
          <w:szCs w:val="28"/>
        </w:rPr>
        <w:t>р</w:t>
      </w:r>
      <w:r w:rsidRPr="00CD444A">
        <w:rPr>
          <w:sz w:val="28"/>
          <w:szCs w:val="28"/>
        </w:rPr>
        <w:t>еализация следующих мероприятий:</w:t>
      </w:r>
    </w:p>
    <w:p w:rsidR="00254DFC" w:rsidRPr="005123ED" w:rsidRDefault="00254DFC" w:rsidP="005123E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sz w:val="28"/>
          <w:szCs w:val="28"/>
        </w:rPr>
        <w:t xml:space="preserve">- 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финансовое обеспечение текущих расходов на функционирование муниципальных бюджетных </w:t>
      </w:r>
      <w:r w:rsidRPr="00CD444A">
        <w:rPr>
          <w:sz w:val="28"/>
          <w:szCs w:val="28"/>
        </w:rPr>
        <w:t>образовательных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учреждений дополнительного образования спортивной направленности;</w:t>
      </w:r>
    </w:p>
    <w:p w:rsidR="00254DFC" w:rsidRPr="00CD444A" w:rsidRDefault="00254DFC" w:rsidP="008246F8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rFonts w:ascii="Times New Roman CYR" w:hAnsi="Times New Roman CYR" w:cs="Times New Roman CYR"/>
          <w:b/>
          <w:bCs/>
          <w:sz w:val="28"/>
          <w:szCs w:val="28"/>
        </w:rPr>
        <w:t xml:space="preserve">- 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финансовое обеспечение текущих расходов на функционирование  </w:t>
      </w:r>
      <w:r w:rsidRPr="00CD444A">
        <w:rPr>
          <w:sz w:val="28"/>
          <w:szCs w:val="28"/>
        </w:rPr>
        <w:t xml:space="preserve">муниципальных бюджетных </w:t>
      </w:r>
      <w:r w:rsidRPr="00CD444A">
        <w:rPr>
          <w:rFonts w:ascii="Times New Roman CYR" w:hAnsi="Times New Roman CYR" w:cs="Times New Roman CYR"/>
          <w:sz w:val="28"/>
          <w:szCs w:val="28"/>
        </w:rPr>
        <w:t>образовательных учреждений дополнительного образования спортивной направленности (внебюджетные средства).</w:t>
      </w:r>
    </w:p>
    <w:p w:rsidR="00254DFC" w:rsidRDefault="00254DFC" w:rsidP="00CD444A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>Мероприятия Подпрограммы ориентированы на содержание муниципальных бюджетных учреждений дополнительного образования спортивной направленности, выполнение ими уставной деятельности, укрепление их материально-технической базы.</w:t>
      </w:r>
    </w:p>
    <w:p w:rsidR="00254DFC" w:rsidRPr="00586C44" w:rsidRDefault="00254DFC" w:rsidP="00586C44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Pr="00586C44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Подпрограммы, с указанием ответственных исполнителей (участников), сроков начала и окончания их реализации, ожидаемого непосредственного результата, а также последствий их не реализации, приведе</w:t>
      </w:r>
      <w:r>
        <w:rPr>
          <w:rFonts w:ascii="Times New Roman" w:hAnsi="Times New Roman" w:cs="Times New Roman"/>
          <w:sz w:val="28"/>
          <w:szCs w:val="28"/>
        </w:rPr>
        <w:t>ны в приложении</w:t>
      </w:r>
      <w:r w:rsidRPr="00586C44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</w:t>
      </w:r>
      <w:r w:rsidRPr="00586C44">
        <w:rPr>
          <w:rFonts w:ascii="Times New Roman" w:hAnsi="Times New Roman" w:cs="Times New Roman"/>
          <w:sz w:val="28"/>
          <w:szCs w:val="28"/>
        </w:rPr>
        <w:t>рограмме</w:t>
      </w:r>
      <w:r>
        <w:t>.</w:t>
      </w:r>
      <w:r w:rsidRPr="00A0461B">
        <w:t xml:space="preserve"> </w:t>
      </w:r>
    </w:p>
    <w:p w:rsidR="00254DFC" w:rsidRPr="00D124F5" w:rsidRDefault="00254DFC" w:rsidP="00D124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24F5">
        <w:rPr>
          <w:sz w:val="28"/>
          <w:szCs w:val="28"/>
        </w:rPr>
        <w:t>В рамках реализации Подпрограммы муниципальными учреждениями  участниками Программы предусматривается оказание муниципальных услуг населению города в объеме установленного муниципального задания.</w:t>
      </w:r>
    </w:p>
    <w:p w:rsidR="00254DFC" w:rsidRPr="00D124F5" w:rsidRDefault="00254DFC" w:rsidP="00D124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24F5">
        <w:rPr>
          <w:sz w:val="28"/>
          <w:szCs w:val="28"/>
        </w:rPr>
        <w:t xml:space="preserve">Прогноз сводных показателей приведен в приложении </w:t>
      </w:r>
      <w:r>
        <w:rPr>
          <w:sz w:val="28"/>
          <w:szCs w:val="28"/>
        </w:rPr>
        <w:t>№</w:t>
      </w:r>
      <w:r w:rsidRPr="00D124F5">
        <w:rPr>
          <w:sz w:val="28"/>
          <w:szCs w:val="28"/>
        </w:rPr>
        <w:t xml:space="preserve">4 к </w:t>
      </w:r>
      <w:r>
        <w:rPr>
          <w:sz w:val="28"/>
          <w:szCs w:val="28"/>
        </w:rPr>
        <w:t>муниципальной п</w:t>
      </w:r>
      <w:r w:rsidRPr="00D124F5">
        <w:rPr>
          <w:sz w:val="28"/>
          <w:szCs w:val="28"/>
        </w:rPr>
        <w:t>рограмме.</w:t>
      </w:r>
    </w:p>
    <w:p w:rsidR="00254DFC" w:rsidRPr="00D124F5" w:rsidRDefault="00254DFC" w:rsidP="00D124F5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D124F5">
        <w:rPr>
          <w:sz w:val="28"/>
          <w:szCs w:val="28"/>
        </w:rPr>
        <w:t xml:space="preserve">В рамках реализации Подпрограммы разработки перечня инвестиционных проектов не предусмотрено. </w:t>
      </w:r>
    </w:p>
    <w:p w:rsidR="00254DFC" w:rsidRPr="00CD444A" w:rsidRDefault="00254DFC" w:rsidP="00D124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DFC" w:rsidRDefault="00254DFC" w:rsidP="0092593F">
      <w:pPr>
        <w:ind w:left="360"/>
        <w:jc w:val="center"/>
        <w:rPr>
          <w:sz w:val="28"/>
          <w:szCs w:val="28"/>
        </w:rPr>
      </w:pPr>
    </w:p>
    <w:p w:rsidR="00254DFC" w:rsidRPr="00FE3E2B" w:rsidRDefault="00254DFC" w:rsidP="00126D4D">
      <w:pPr>
        <w:ind w:left="720"/>
        <w:jc w:val="center"/>
        <w:rPr>
          <w:b/>
          <w:bCs/>
          <w:sz w:val="28"/>
          <w:szCs w:val="28"/>
        </w:rPr>
      </w:pPr>
      <w:r w:rsidRPr="00FE3E2B">
        <w:rPr>
          <w:b/>
          <w:bCs/>
          <w:sz w:val="28"/>
          <w:szCs w:val="28"/>
        </w:rPr>
        <w:t xml:space="preserve">4. Информация по ресурсному обеспечению Подпрограммы </w:t>
      </w:r>
    </w:p>
    <w:p w:rsidR="00254DFC" w:rsidRDefault="00254DFC" w:rsidP="0092593F">
      <w:pPr>
        <w:ind w:left="360"/>
        <w:jc w:val="center"/>
        <w:rPr>
          <w:sz w:val="16"/>
          <w:szCs w:val="16"/>
        </w:rPr>
      </w:pPr>
    </w:p>
    <w:p w:rsidR="00254DFC" w:rsidRPr="00E42A6B" w:rsidRDefault="00254DFC" w:rsidP="00E42A6B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D444A">
        <w:rPr>
          <w:rFonts w:ascii="Times New Roman CYR" w:hAnsi="Times New Roman CYR" w:cs="Times New Roman CYR"/>
          <w:sz w:val="28"/>
          <w:szCs w:val="28"/>
        </w:rPr>
        <w:t>Финансовое обеспечение мероприятий Подпрограммы планируется осуществлять за счет с</w:t>
      </w:r>
      <w:r>
        <w:rPr>
          <w:rFonts w:ascii="Times New Roman CYR" w:hAnsi="Times New Roman CYR" w:cs="Times New Roman CYR"/>
          <w:sz w:val="28"/>
          <w:szCs w:val="28"/>
        </w:rPr>
        <w:t xml:space="preserve">редств </w:t>
      </w:r>
      <w:r w:rsidRPr="00CD444A">
        <w:rPr>
          <w:rFonts w:ascii="Times New Roman CYR" w:hAnsi="Times New Roman CYR" w:cs="Times New Roman CYR"/>
          <w:sz w:val="28"/>
          <w:szCs w:val="28"/>
        </w:rPr>
        <w:t xml:space="preserve"> местного бюджета и внебюджетных средств. Общее финансовое обеспечение реализации Подпрограммных мероприятий составляет </w:t>
      </w: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175 2</w:t>
      </w:r>
      <w:r w:rsidRPr="00AD07BA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 w:rsidRPr="00AD07BA">
        <w:rPr>
          <w:rFonts w:ascii="Times New Roman CYR" w:hAnsi="Times New Roman CYR" w:cs="Times New Roman CYR"/>
          <w:b/>
          <w:bCs/>
          <w:sz w:val="28"/>
          <w:szCs w:val="28"/>
        </w:rPr>
        <w:t>,8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  тысяч </w:t>
      </w:r>
      <w:r w:rsidRPr="00CD444A">
        <w:rPr>
          <w:rFonts w:ascii="Times New Roman CYR" w:hAnsi="Times New Roman CYR" w:cs="Times New Roman CYR"/>
          <w:sz w:val="28"/>
          <w:szCs w:val="28"/>
        </w:rPr>
        <w:t>рублей, в том числе по годам: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- 2014 год –  </w:t>
      </w:r>
      <w:r>
        <w:rPr>
          <w:rFonts w:ascii="Times New Roman CYR" w:hAnsi="Times New Roman CYR" w:cs="Times New Roman CYR"/>
          <w:sz w:val="28"/>
          <w:szCs w:val="28"/>
        </w:rPr>
        <w:t>24 092,6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- 2015 год –  25 890,8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- 2016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22 754,2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- 2017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23 844,0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- 2018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25 057,5 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тысяч рублей; 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- 2019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26 232,9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- 2020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27 358,8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рублей.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Pr="00414340" w:rsidRDefault="00254DFC" w:rsidP="000E365D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      За счет средств местного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 бюджета – </w:t>
      </w:r>
      <w:r w:rsidRPr="0041434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174 780,8</w:t>
      </w:r>
      <w:r w:rsidRPr="0041434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тысяч рублей,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 в том числе</w:t>
      </w:r>
      <w:r>
        <w:rPr>
          <w:rFonts w:ascii="Times New Roman CYR" w:hAnsi="Times New Roman CYR" w:cs="Times New Roman CYR"/>
          <w:sz w:val="28"/>
          <w:szCs w:val="28"/>
        </w:rPr>
        <w:t xml:space="preserve"> по годам: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- 2014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23 942,6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- 2015 год –  25 840,8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- 2016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22 704,2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- 2017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23 794,0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- 2018 год –  </w:t>
      </w:r>
      <w:r>
        <w:rPr>
          <w:rFonts w:ascii="Times New Roman CYR" w:hAnsi="Times New Roman CYR" w:cs="Times New Roman CYR"/>
          <w:sz w:val="28"/>
          <w:szCs w:val="28"/>
        </w:rPr>
        <w:t>25 007,5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тысяч рублей; 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- 2019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26 182,9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- 2020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27 308,8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рублей.</w:t>
      </w:r>
    </w:p>
    <w:p w:rsidR="00254DFC" w:rsidRPr="00414340" w:rsidRDefault="00254DFC" w:rsidP="000E365D">
      <w:pPr>
        <w:jc w:val="both"/>
        <w:rPr>
          <w:sz w:val="28"/>
          <w:szCs w:val="28"/>
        </w:rPr>
      </w:pP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sz w:val="28"/>
          <w:szCs w:val="28"/>
        </w:rPr>
        <w:t>Внебюджетные средства  -</w:t>
      </w:r>
      <w:r>
        <w:rPr>
          <w:sz w:val="28"/>
          <w:szCs w:val="28"/>
        </w:rPr>
        <w:t xml:space="preserve"> 450,0</w:t>
      </w:r>
      <w:r w:rsidRPr="00414340">
        <w:rPr>
          <w:sz w:val="28"/>
          <w:szCs w:val="28"/>
        </w:rPr>
        <w:t xml:space="preserve">  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тысяч </w:t>
      </w:r>
      <w:r w:rsidRPr="00414340">
        <w:rPr>
          <w:sz w:val="28"/>
          <w:szCs w:val="28"/>
        </w:rPr>
        <w:t>рублей, в том числе</w:t>
      </w:r>
      <w:r>
        <w:rPr>
          <w:sz w:val="28"/>
          <w:szCs w:val="28"/>
        </w:rPr>
        <w:t xml:space="preserve"> по годам</w:t>
      </w:r>
      <w:r w:rsidRPr="00414340">
        <w:rPr>
          <w:sz w:val="28"/>
          <w:szCs w:val="28"/>
        </w:rPr>
        <w:t>: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- 2014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150,0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- 2015 год –  50,0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- 2016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50,0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- 2017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50,0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- 2018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50,0 </w:t>
      </w:r>
      <w:r w:rsidRPr="00414340">
        <w:rPr>
          <w:rFonts w:ascii="Times New Roman CYR" w:hAnsi="Times New Roman CYR" w:cs="Times New Roman CYR"/>
          <w:sz w:val="28"/>
          <w:szCs w:val="28"/>
        </w:rPr>
        <w:t xml:space="preserve">тысяч рублей; </w:t>
      </w:r>
    </w:p>
    <w:p w:rsidR="00254DFC" w:rsidRPr="00414340" w:rsidRDefault="00254DFC" w:rsidP="000E365D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- 2019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50,0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рублей;</w:t>
      </w:r>
    </w:p>
    <w:p w:rsidR="00254DFC" w:rsidRDefault="00254DFC" w:rsidP="0010624B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414340">
        <w:rPr>
          <w:rFonts w:ascii="Times New Roman CYR" w:hAnsi="Times New Roman CYR" w:cs="Times New Roman CYR"/>
          <w:sz w:val="28"/>
          <w:szCs w:val="28"/>
        </w:rPr>
        <w:t xml:space="preserve">- 2020 год –  </w:t>
      </w:r>
      <w:r>
        <w:rPr>
          <w:rFonts w:ascii="Times New Roman CYR" w:hAnsi="Times New Roman CYR" w:cs="Times New Roman CYR"/>
          <w:sz w:val="28"/>
          <w:szCs w:val="28"/>
        </w:rPr>
        <w:t xml:space="preserve">50,0 </w:t>
      </w:r>
      <w:r w:rsidRPr="00414340">
        <w:rPr>
          <w:rFonts w:ascii="Times New Roman CYR" w:hAnsi="Times New Roman CYR" w:cs="Times New Roman CYR"/>
          <w:sz w:val="28"/>
          <w:szCs w:val="28"/>
        </w:rPr>
        <w:t>тысяч рублей.</w:t>
      </w:r>
    </w:p>
    <w:p w:rsidR="00254DFC" w:rsidRPr="00CD444A" w:rsidRDefault="00254DFC" w:rsidP="0010624B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Pr="00CD444A" w:rsidRDefault="00254DFC" w:rsidP="008246F8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Объемы финансового обеспечения Подпрограммы носят прогнозный характер и подлежат уточнению в установленном порядке.</w:t>
      </w:r>
    </w:p>
    <w:p w:rsidR="00254DFC" w:rsidRDefault="00254DFC" w:rsidP="005B5301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D444A">
        <w:rPr>
          <w:rFonts w:ascii="Times New Roman" w:hAnsi="Times New Roman" w:cs="Times New Roman"/>
          <w:b w:val="0"/>
          <w:bCs w:val="0"/>
          <w:sz w:val="28"/>
          <w:szCs w:val="28"/>
        </w:rPr>
        <w:t>Расходы местного бюджета на  реализацию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Подпрограммы приведены в приложении № 5 </w:t>
      </w:r>
      <w:r w:rsidRPr="00CD44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п</w:t>
      </w:r>
      <w:r w:rsidRPr="00CD44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рограмме. </w:t>
      </w:r>
    </w:p>
    <w:p w:rsidR="00254DFC" w:rsidRDefault="00254DFC" w:rsidP="005B5301">
      <w:pPr>
        <w:pStyle w:val="ConsPlusTitle"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Расходы внебюджетных средств на реализацию Подпрограммы приведены в приложении № 6 </w:t>
      </w:r>
      <w:r w:rsidRPr="00CD44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Pr="00CD44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CD44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рограмме. </w:t>
      </w:r>
    </w:p>
    <w:p w:rsidR="00254DFC" w:rsidRPr="00CD444A" w:rsidRDefault="00254DFC" w:rsidP="00CD444A">
      <w:pPr>
        <w:autoSpaceDE w:val="0"/>
        <w:autoSpaceDN w:val="0"/>
        <w:adjustRightInd w:val="0"/>
      </w:pPr>
    </w:p>
    <w:p w:rsidR="00254DFC" w:rsidRPr="00532B9B" w:rsidRDefault="00254DFC" w:rsidP="008246F8">
      <w:pPr>
        <w:rPr>
          <w:sz w:val="28"/>
          <w:szCs w:val="28"/>
        </w:rPr>
      </w:pPr>
      <w:r w:rsidRPr="00532B9B"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254DFC" w:rsidRDefault="00254DFC" w:rsidP="007855E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Pr="00B464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Pr="000B7D12">
        <w:rPr>
          <w:sz w:val="28"/>
          <w:szCs w:val="28"/>
        </w:rPr>
        <w:t xml:space="preserve">«Выполнение функций муниципальным бюджетным учреждением города Каменск-Шахтинский «Спортивный комплекс </w:t>
      </w:r>
      <w:r w:rsidRPr="000B7D12">
        <w:rPr>
          <w:rFonts w:ascii="13" w:hAnsi="13" w:cs="13"/>
          <w:sz w:val="28"/>
          <w:szCs w:val="28"/>
        </w:rPr>
        <w:t>«Прогресс»</w:t>
      </w:r>
      <w:r w:rsidRPr="000B7D12">
        <w:rPr>
          <w:sz w:val="28"/>
          <w:szCs w:val="28"/>
        </w:rPr>
        <w:t>, в том числе по оказанию муниципальных услуг в соответствии с установленным муниципальным заданием»</w:t>
      </w:r>
      <w:r>
        <w:rPr>
          <w:sz w:val="28"/>
          <w:szCs w:val="28"/>
        </w:rPr>
        <w:t xml:space="preserve"> (далее - Подпрограмма)</w:t>
      </w:r>
    </w:p>
    <w:p w:rsidR="00254DFC" w:rsidRDefault="00254DFC" w:rsidP="007855E7">
      <w:pPr>
        <w:jc w:val="center"/>
        <w:rPr>
          <w:sz w:val="28"/>
          <w:szCs w:val="28"/>
        </w:rPr>
      </w:pPr>
    </w:p>
    <w:p w:rsidR="00254DFC" w:rsidRDefault="00254DFC" w:rsidP="008246F8">
      <w:pPr>
        <w:jc w:val="center"/>
        <w:rPr>
          <w:sz w:val="28"/>
          <w:szCs w:val="28"/>
        </w:rPr>
      </w:pPr>
      <w:r w:rsidRPr="00B4645C">
        <w:rPr>
          <w:sz w:val="28"/>
          <w:szCs w:val="28"/>
        </w:rPr>
        <w:t>Паспорт </w:t>
      </w:r>
      <w:r>
        <w:rPr>
          <w:sz w:val="28"/>
          <w:szCs w:val="28"/>
        </w:rPr>
        <w:t>Подпрограммы</w:t>
      </w:r>
    </w:p>
    <w:p w:rsidR="00254DFC" w:rsidRDefault="00254DFC" w:rsidP="008246F8">
      <w:pPr>
        <w:jc w:val="center"/>
        <w:rPr>
          <w:sz w:val="28"/>
          <w:szCs w:val="28"/>
        </w:rPr>
      </w:pPr>
    </w:p>
    <w:tbl>
      <w:tblPr>
        <w:tblW w:w="91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7020"/>
      </w:tblGrid>
      <w:tr w:rsidR="00254DFC" w:rsidRPr="00532B9B">
        <w:tc>
          <w:tcPr>
            <w:tcW w:w="2160" w:type="dxa"/>
          </w:tcPr>
          <w:p w:rsidR="00254DFC" w:rsidRPr="00532B9B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</w:t>
            </w:r>
            <w:r w:rsidRPr="00532B9B">
              <w:rPr>
                <w:sz w:val="28"/>
                <w:szCs w:val="28"/>
              </w:rPr>
              <w:t>рограммы</w:t>
            </w:r>
          </w:p>
        </w:tc>
        <w:tc>
          <w:tcPr>
            <w:tcW w:w="7020" w:type="dxa"/>
          </w:tcPr>
          <w:p w:rsidR="00254DFC" w:rsidRPr="00EA3101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Отдел по физической культуре, спорту,  вопросам здравоохранения и молодежной политике Администрации города</w:t>
            </w:r>
            <w:r>
              <w:rPr>
                <w:sz w:val="28"/>
                <w:szCs w:val="28"/>
              </w:rPr>
              <w:t>(далее – Отдел ФКСЗМ)</w:t>
            </w: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7020" w:type="dxa"/>
          </w:tcPr>
          <w:p w:rsidR="00254DFC" w:rsidRPr="00375A4C" w:rsidRDefault="00254DFC" w:rsidP="00EE1084">
            <w:pPr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Администрация города Каменск – Шахтинский;</w:t>
            </w:r>
          </w:p>
          <w:p w:rsidR="00254DFC" w:rsidRPr="00375A4C" w:rsidRDefault="00254DFC" w:rsidP="00EE1084">
            <w:pPr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-муниципальное бюджетное учреждение-средство массовой информации  «Каменская городская редакция телерадиовещания» (далее -  МБУ СМИ Каменск- ТР);</w:t>
            </w:r>
          </w:p>
          <w:p w:rsidR="00254DFC" w:rsidRPr="00375A4C" w:rsidRDefault="00254DFC" w:rsidP="00EE1084">
            <w:pPr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-муниципальное бюджетное учреждение города Каменск-Шахтинский «Спортивный комплекс «Прогресс»;</w:t>
            </w:r>
          </w:p>
          <w:p w:rsidR="00254DFC" w:rsidRPr="00375A4C" w:rsidRDefault="00254DFC" w:rsidP="00EE1084">
            <w:pPr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Отдел МВД России по городу Каменск-Шахтинскому;</w:t>
            </w:r>
          </w:p>
          <w:p w:rsidR="00254DFC" w:rsidRPr="00375A4C" w:rsidRDefault="00254DFC" w:rsidP="00EE1084">
            <w:pPr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организации на конкурсной основе;</w:t>
            </w:r>
          </w:p>
          <w:p w:rsidR="00254DFC" w:rsidRPr="00375A4C" w:rsidRDefault="00254DFC" w:rsidP="005123ED">
            <w:pPr>
              <w:suppressAutoHyphens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муниципальное казенное учреждение «Департамент строительства и жилищно-коммунального хозяйства г. Каменск-Шахтинский».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7020" w:type="dxa"/>
          </w:tcPr>
          <w:p w:rsidR="00254DFC" w:rsidRPr="00375A4C" w:rsidRDefault="00254DFC" w:rsidP="008246F8">
            <w:pPr>
              <w:ind w:right="-34"/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Целями Подпрограммы являются: </w:t>
            </w:r>
          </w:p>
          <w:p w:rsidR="00254DFC" w:rsidRPr="00375A4C" w:rsidRDefault="00254DFC" w:rsidP="008246F8">
            <w:pPr>
              <w:ind w:right="-34"/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развитие массовой физической культуры и спорта;</w:t>
            </w:r>
          </w:p>
          <w:p w:rsidR="00254DFC" w:rsidRPr="00375A4C" w:rsidRDefault="00254DFC" w:rsidP="008246F8">
            <w:pPr>
              <w:ind w:right="-34"/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создание условий для реализации гражданами, проживающими на территории города, прав на занятия физической культурой и спортом;</w:t>
            </w:r>
          </w:p>
          <w:p w:rsidR="00254DFC" w:rsidRPr="00375A4C" w:rsidRDefault="00254DFC" w:rsidP="008246F8">
            <w:pPr>
              <w:ind w:right="-34"/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развитие инфраструктуры спорта.</w:t>
            </w:r>
          </w:p>
          <w:p w:rsidR="00254DFC" w:rsidRPr="00375A4C" w:rsidRDefault="00254DFC" w:rsidP="008246F8">
            <w:pPr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0" w:type="dxa"/>
          </w:tcPr>
          <w:p w:rsidR="00254DFC" w:rsidRPr="00375A4C" w:rsidRDefault="00254DFC" w:rsidP="00436E8D">
            <w:pPr>
              <w:pStyle w:val="BodyTextIndent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>Для реализации поставленн</w:t>
            </w:r>
            <w:r w:rsidRPr="00375A4C">
              <w:rPr>
                <w:sz w:val="28"/>
                <w:szCs w:val="28"/>
              </w:rPr>
              <w:t>ых</w:t>
            </w:r>
            <w:r w:rsidRPr="00375A4C">
              <w:rPr>
                <w:rFonts w:ascii="13" w:hAnsi="13" w:cs="13"/>
                <w:sz w:val="28"/>
                <w:szCs w:val="28"/>
              </w:rPr>
              <w:t xml:space="preserve"> цел</w:t>
            </w:r>
            <w:r w:rsidRPr="00375A4C">
              <w:rPr>
                <w:sz w:val="28"/>
                <w:szCs w:val="28"/>
              </w:rPr>
              <w:t>ей</w:t>
            </w:r>
            <w:r w:rsidRPr="00375A4C">
              <w:rPr>
                <w:rFonts w:ascii="13" w:hAnsi="13" w:cs="13"/>
                <w:sz w:val="28"/>
                <w:szCs w:val="28"/>
              </w:rPr>
              <w:t xml:space="preserve"> требуется решение поставленных задач:</w:t>
            </w:r>
          </w:p>
          <w:p w:rsidR="00254DFC" w:rsidRPr="00375A4C" w:rsidRDefault="00254DFC" w:rsidP="00436E8D">
            <w:pPr>
              <w:pStyle w:val="BodyTextIndent2"/>
              <w:spacing w:after="0" w:line="240" w:lineRule="auto"/>
              <w:ind w:left="0"/>
              <w:jc w:val="both"/>
              <w:rPr>
                <w:rFonts w:ascii="13" w:hAnsi="13" w:cs="13"/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>- содействие развитию детско-юношеского спорта;</w:t>
            </w:r>
          </w:p>
          <w:p w:rsidR="00254DFC" w:rsidRPr="00375A4C" w:rsidRDefault="00254DFC" w:rsidP="00436E8D">
            <w:pPr>
              <w:pStyle w:val="BodyTextIndent2"/>
              <w:spacing w:after="0" w:line="240" w:lineRule="auto"/>
              <w:ind w:left="0"/>
              <w:jc w:val="both"/>
              <w:rPr>
                <w:rFonts w:ascii="13" w:hAnsi="13" w:cs="13"/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>- содействие в повышени</w:t>
            </w:r>
            <w:r w:rsidRPr="00375A4C">
              <w:rPr>
                <w:sz w:val="28"/>
                <w:szCs w:val="28"/>
              </w:rPr>
              <w:t>и</w:t>
            </w:r>
            <w:r w:rsidRPr="00375A4C">
              <w:rPr>
                <w:rFonts w:ascii="13" w:hAnsi="13" w:cs="13"/>
                <w:sz w:val="28"/>
                <w:szCs w:val="28"/>
              </w:rPr>
              <w:t xml:space="preserve"> спортивного мастерства занимающихся спортом;</w:t>
            </w:r>
          </w:p>
          <w:p w:rsidR="00254DFC" w:rsidRPr="00375A4C" w:rsidRDefault="00254DFC" w:rsidP="00436E8D">
            <w:pPr>
              <w:pStyle w:val="BodyTextIndent2"/>
              <w:spacing w:after="0" w:line="240" w:lineRule="auto"/>
              <w:ind w:left="0"/>
              <w:jc w:val="both"/>
              <w:rPr>
                <w:rFonts w:ascii="13" w:hAnsi="13" w:cs="13"/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>-</w:t>
            </w:r>
            <w:r w:rsidRPr="00375A4C">
              <w:rPr>
                <w:sz w:val="28"/>
                <w:szCs w:val="28"/>
              </w:rPr>
              <w:t xml:space="preserve"> </w:t>
            </w:r>
            <w:r w:rsidRPr="00375A4C">
              <w:rPr>
                <w:rFonts w:ascii="13" w:hAnsi="13" w:cs="13"/>
                <w:sz w:val="28"/>
                <w:szCs w:val="28"/>
              </w:rPr>
              <w:t>содействие развитию массового спорта и физкультурно-оздоровительного  движения;</w:t>
            </w:r>
          </w:p>
          <w:p w:rsidR="00254DFC" w:rsidRPr="00375A4C" w:rsidRDefault="00254DFC" w:rsidP="00436E8D">
            <w:pPr>
              <w:pStyle w:val="BodyTextIndent2"/>
              <w:spacing w:after="0" w:line="240" w:lineRule="auto"/>
              <w:ind w:left="0"/>
              <w:jc w:val="both"/>
              <w:rPr>
                <w:rFonts w:ascii="13" w:hAnsi="13" w:cs="13"/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>- содействие развитию спорта высших достижений;</w:t>
            </w:r>
          </w:p>
          <w:p w:rsidR="00254DFC" w:rsidRPr="005123ED" w:rsidRDefault="00254DFC" w:rsidP="005123ED">
            <w:pPr>
              <w:pStyle w:val="BodyTextIndent2"/>
              <w:spacing w:after="0" w:line="240" w:lineRule="auto"/>
              <w:ind w:left="0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 xml:space="preserve">- содействие развитию спортивной инфраструктуры. 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020" w:type="dxa"/>
          </w:tcPr>
          <w:p w:rsidR="00254DFC" w:rsidRPr="00375A4C" w:rsidRDefault="00254DFC" w:rsidP="00436E8D">
            <w:pPr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В результате реализации П</w:t>
            </w:r>
            <w:r>
              <w:rPr>
                <w:sz w:val="28"/>
                <w:szCs w:val="28"/>
              </w:rPr>
              <w:t>одп</w:t>
            </w:r>
            <w:r w:rsidRPr="00375A4C">
              <w:rPr>
                <w:sz w:val="28"/>
                <w:szCs w:val="28"/>
              </w:rPr>
              <w:t xml:space="preserve">рограммы </w:t>
            </w:r>
            <w:r w:rsidRPr="00464069">
              <w:rPr>
                <w:sz w:val="28"/>
                <w:szCs w:val="28"/>
              </w:rPr>
              <w:t>к 2020 году</w:t>
            </w:r>
            <w:r w:rsidRPr="00375A4C">
              <w:rPr>
                <w:sz w:val="28"/>
                <w:szCs w:val="28"/>
              </w:rPr>
              <w:t xml:space="preserve"> предполагается:</w:t>
            </w:r>
          </w:p>
          <w:p w:rsidR="00254DFC" w:rsidRPr="00375A4C" w:rsidRDefault="00254DFC" w:rsidP="00436E8D">
            <w:pPr>
              <w:jc w:val="both"/>
              <w:rPr>
                <w:sz w:val="28"/>
                <w:szCs w:val="28"/>
                <w:u w:val="single"/>
              </w:rPr>
            </w:pPr>
            <w:r w:rsidRPr="00375A4C">
              <w:rPr>
                <w:sz w:val="28"/>
                <w:szCs w:val="28"/>
              </w:rPr>
              <w:t xml:space="preserve">- увеличение численности занимающихся спортом в муниципальном бюджетном учреждении города Каменск-Шахтинского «Спортивный комплекс «Прогресс» на </w:t>
            </w:r>
            <w:r>
              <w:rPr>
                <w:sz w:val="28"/>
                <w:szCs w:val="28"/>
              </w:rPr>
              <w:t>14,5% к 2020 году от уровня 2013</w:t>
            </w:r>
            <w:r w:rsidRPr="00D124F5">
              <w:rPr>
                <w:sz w:val="28"/>
                <w:szCs w:val="28"/>
              </w:rPr>
              <w:t xml:space="preserve"> года</w:t>
            </w:r>
            <w:r w:rsidRPr="000E7854">
              <w:rPr>
                <w:sz w:val="28"/>
                <w:szCs w:val="28"/>
              </w:rPr>
              <w:t>.</w:t>
            </w:r>
          </w:p>
          <w:p w:rsidR="00254DFC" w:rsidRPr="00375A4C" w:rsidRDefault="00254DFC" w:rsidP="00436E8D">
            <w:pPr>
              <w:ind w:firstLine="612"/>
              <w:jc w:val="both"/>
              <w:rPr>
                <w:sz w:val="28"/>
                <w:szCs w:val="28"/>
              </w:rPr>
            </w:pP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20" w:type="dxa"/>
          </w:tcPr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одп</w:t>
            </w:r>
            <w:r w:rsidRPr="00375A4C">
              <w:rPr>
                <w:sz w:val="28"/>
                <w:szCs w:val="28"/>
              </w:rPr>
              <w:t>рограмма рассчитана на семь лет с  2014 по 2020 годы, ее выполнение предусмотрено без разделения на этапы и включает постоянную реализацию планируемых мероприятий.</w:t>
            </w:r>
          </w:p>
        </w:tc>
      </w:tr>
      <w:tr w:rsidR="00254DFC" w:rsidRPr="00532B9B">
        <w:tc>
          <w:tcPr>
            <w:tcW w:w="2160" w:type="dxa"/>
          </w:tcPr>
          <w:p w:rsidR="00254DFC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020" w:type="dxa"/>
          </w:tcPr>
          <w:p w:rsidR="00254DFC" w:rsidRPr="00375A4C" w:rsidRDefault="00254DFC" w:rsidP="003B517E">
            <w:pPr>
              <w:jc w:val="both"/>
              <w:rPr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>Общее финанс</w:t>
            </w:r>
            <w:r w:rsidRPr="00375A4C">
              <w:rPr>
                <w:sz w:val="28"/>
                <w:szCs w:val="28"/>
              </w:rPr>
              <w:t>овое обеспечение</w:t>
            </w:r>
            <w:r w:rsidRPr="00375A4C">
              <w:rPr>
                <w:rFonts w:ascii="13" w:hAnsi="13" w:cs="13"/>
                <w:sz w:val="28"/>
                <w:szCs w:val="28"/>
              </w:rPr>
              <w:t xml:space="preserve"> реализации </w:t>
            </w:r>
            <w:r w:rsidRPr="00375A4C">
              <w:rPr>
                <w:sz w:val="28"/>
                <w:szCs w:val="28"/>
              </w:rPr>
              <w:t>под</w:t>
            </w:r>
            <w:r w:rsidRPr="00375A4C">
              <w:rPr>
                <w:rFonts w:ascii="13" w:hAnsi="13" w:cs="13"/>
                <w:sz w:val="28"/>
                <w:szCs w:val="28"/>
              </w:rPr>
              <w:t>программных мероприятий составляет</w:t>
            </w:r>
            <w:r>
              <w:rPr>
                <w:rFonts w:ascii="Calibri" w:hAnsi="Calibri" w:cs="Calibri"/>
                <w:sz w:val="28"/>
                <w:szCs w:val="28"/>
              </w:rPr>
              <w:t xml:space="preserve"> – </w:t>
            </w:r>
            <w:r w:rsidRPr="002734D4">
              <w:rPr>
                <w:sz w:val="28"/>
                <w:szCs w:val="28"/>
              </w:rPr>
              <w:t>48 326,4</w:t>
            </w:r>
            <w:r w:rsidRPr="00375A4C">
              <w:rPr>
                <w:rFonts w:ascii="13" w:hAnsi="13" w:cs="13"/>
                <w:sz w:val="28"/>
                <w:szCs w:val="28"/>
              </w:rPr>
              <w:t xml:space="preserve"> </w:t>
            </w:r>
            <w:r w:rsidRPr="00375A4C">
              <w:rPr>
                <w:sz w:val="28"/>
                <w:szCs w:val="28"/>
              </w:rPr>
              <w:t xml:space="preserve"> тысяч </w:t>
            </w:r>
            <w:r w:rsidRPr="00375A4C">
              <w:rPr>
                <w:rFonts w:ascii="13" w:hAnsi="13" w:cs="13"/>
                <w:sz w:val="28"/>
                <w:szCs w:val="28"/>
              </w:rPr>
              <w:t>рублей</w:t>
            </w:r>
            <w:r w:rsidRPr="00375A4C">
              <w:rPr>
                <w:sz w:val="28"/>
                <w:szCs w:val="28"/>
              </w:rPr>
              <w:t>, в том числе по годам:</w:t>
            </w:r>
          </w:p>
          <w:p w:rsidR="00254DFC" w:rsidRPr="00375A4C" w:rsidRDefault="00254DFC" w:rsidP="00436E8D">
            <w:pPr>
              <w:ind w:right="20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5 583,5 </w:t>
            </w:r>
            <w:r w:rsidRPr="00375A4C">
              <w:rPr>
                <w:sz w:val="28"/>
                <w:szCs w:val="28"/>
              </w:rPr>
              <w:t xml:space="preserve">тысяч рублей; 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5 940,1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6 685,5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7 004,4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7 362,3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- 2019 год –</w:t>
            </w:r>
            <w:r>
              <w:rPr>
                <w:sz w:val="28"/>
                <w:szCs w:val="28"/>
              </w:rPr>
              <w:t xml:space="preserve"> 7 709,1</w:t>
            </w:r>
            <w:r w:rsidRPr="00375A4C">
              <w:rPr>
                <w:sz w:val="28"/>
                <w:szCs w:val="28"/>
              </w:rPr>
              <w:t xml:space="preserve"> 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 xml:space="preserve">8 041,5 </w:t>
            </w:r>
            <w:r w:rsidRPr="00375A4C">
              <w:rPr>
                <w:sz w:val="28"/>
                <w:szCs w:val="28"/>
              </w:rPr>
              <w:t>тысяч рублей.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Местный бюджет -  </w:t>
            </w:r>
            <w:r>
              <w:rPr>
                <w:sz w:val="28"/>
                <w:szCs w:val="28"/>
              </w:rPr>
              <w:t xml:space="preserve">47 693,4 </w:t>
            </w:r>
            <w:r w:rsidRPr="00375A4C">
              <w:rPr>
                <w:sz w:val="28"/>
                <w:szCs w:val="28"/>
              </w:rPr>
              <w:t>тысяч рублей, в том числе по годам: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5 483,5 </w:t>
            </w:r>
            <w:r w:rsidRPr="00375A4C">
              <w:rPr>
                <w:sz w:val="28"/>
                <w:szCs w:val="28"/>
              </w:rPr>
              <w:t xml:space="preserve">тысяч рублей; 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5 860,1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6 602,5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6 919,4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7 272,3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- 2019 год – </w:t>
            </w:r>
            <w:r>
              <w:rPr>
                <w:sz w:val="28"/>
                <w:szCs w:val="28"/>
              </w:rPr>
              <w:t>7 614,1</w:t>
            </w:r>
            <w:r w:rsidRPr="00375A4C">
              <w:rPr>
                <w:sz w:val="28"/>
                <w:szCs w:val="28"/>
              </w:rPr>
              <w:t xml:space="preserve"> тысяч рублей;</w:t>
            </w:r>
          </w:p>
          <w:p w:rsidR="00254DF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>7 941,5</w:t>
            </w:r>
            <w:r w:rsidRPr="00375A4C">
              <w:rPr>
                <w:sz w:val="28"/>
                <w:szCs w:val="28"/>
              </w:rPr>
              <w:t>тысяч рублей.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</w:p>
          <w:p w:rsidR="00254DFC" w:rsidRPr="00375A4C" w:rsidRDefault="00254DFC" w:rsidP="00436E8D">
            <w:pPr>
              <w:jc w:val="both"/>
              <w:rPr>
                <w:sz w:val="28"/>
                <w:szCs w:val="28"/>
              </w:rPr>
            </w:pPr>
            <w:r w:rsidRPr="00375A4C">
              <w:rPr>
                <w:rFonts w:ascii="13" w:hAnsi="13" w:cs="13"/>
                <w:sz w:val="28"/>
                <w:szCs w:val="28"/>
              </w:rPr>
              <w:t xml:space="preserve">Внебюджетные средства – </w:t>
            </w:r>
            <w:r>
              <w:rPr>
                <w:rFonts w:ascii="Calibri" w:hAnsi="Calibri" w:cs="Calibri"/>
                <w:sz w:val="28"/>
                <w:szCs w:val="28"/>
              </w:rPr>
              <w:t>633,0</w:t>
            </w:r>
            <w:r w:rsidRPr="00375A4C">
              <w:rPr>
                <w:rFonts w:ascii="13" w:hAnsi="13" w:cs="13"/>
                <w:sz w:val="28"/>
                <w:szCs w:val="28"/>
              </w:rPr>
              <w:t xml:space="preserve"> </w:t>
            </w:r>
            <w:r w:rsidRPr="00375A4C">
              <w:rPr>
                <w:sz w:val="28"/>
                <w:szCs w:val="28"/>
              </w:rPr>
              <w:t xml:space="preserve">тысяч </w:t>
            </w:r>
            <w:r w:rsidRPr="00375A4C">
              <w:rPr>
                <w:rFonts w:ascii="13" w:hAnsi="13" w:cs="13"/>
                <w:sz w:val="28"/>
                <w:szCs w:val="28"/>
              </w:rPr>
              <w:t>рублей</w:t>
            </w:r>
            <w:r w:rsidRPr="00375A4C">
              <w:rPr>
                <w:sz w:val="28"/>
                <w:szCs w:val="28"/>
              </w:rPr>
              <w:t>, в том числе по годам:</w:t>
            </w:r>
          </w:p>
          <w:p w:rsidR="00254DFC" w:rsidRPr="00375A4C" w:rsidRDefault="00254DFC" w:rsidP="00436E8D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- 2014 год –  </w:t>
            </w:r>
            <w:r>
              <w:rPr>
                <w:sz w:val="28"/>
                <w:szCs w:val="28"/>
              </w:rPr>
              <w:t xml:space="preserve">100,0 </w:t>
            </w:r>
            <w:r w:rsidRPr="00375A4C">
              <w:rPr>
                <w:sz w:val="28"/>
                <w:szCs w:val="28"/>
              </w:rPr>
              <w:t xml:space="preserve">тысяч рублей; </w:t>
            </w:r>
          </w:p>
          <w:p w:rsidR="00254DFC" w:rsidRPr="00375A4C" w:rsidRDefault="00254DFC" w:rsidP="00436E8D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- 2015 год –  </w:t>
            </w:r>
            <w:r>
              <w:rPr>
                <w:sz w:val="28"/>
                <w:szCs w:val="28"/>
              </w:rPr>
              <w:t xml:space="preserve">80,0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436E8D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- 2016 год –  </w:t>
            </w:r>
            <w:r>
              <w:rPr>
                <w:sz w:val="28"/>
                <w:szCs w:val="28"/>
              </w:rPr>
              <w:t xml:space="preserve">83,0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436E8D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- 2017 год –  </w:t>
            </w:r>
            <w:r>
              <w:rPr>
                <w:sz w:val="28"/>
                <w:szCs w:val="28"/>
              </w:rPr>
              <w:t xml:space="preserve">85,0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436E8D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- 2018 год –  </w:t>
            </w:r>
            <w:r>
              <w:rPr>
                <w:sz w:val="28"/>
                <w:szCs w:val="28"/>
              </w:rPr>
              <w:t xml:space="preserve">90,0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436E8D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- 2019 год –  </w:t>
            </w:r>
            <w:r>
              <w:rPr>
                <w:sz w:val="28"/>
                <w:szCs w:val="28"/>
              </w:rPr>
              <w:t xml:space="preserve">95,0 </w:t>
            </w:r>
            <w:r w:rsidRPr="00375A4C">
              <w:rPr>
                <w:sz w:val="28"/>
                <w:szCs w:val="28"/>
              </w:rPr>
              <w:t>тысяч рублей;</w:t>
            </w:r>
          </w:p>
          <w:p w:rsidR="00254DFC" w:rsidRPr="00375A4C" w:rsidRDefault="00254DFC" w:rsidP="00EE1084">
            <w:pPr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 xml:space="preserve">- 2020 год –  </w:t>
            </w:r>
            <w:r>
              <w:rPr>
                <w:sz w:val="28"/>
                <w:szCs w:val="28"/>
              </w:rPr>
              <w:t xml:space="preserve">100,0 </w:t>
            </w:r>
            <w:r w:rsidRPr="00375A4C">
              <w:rPr>
                <w:sz w:val="28"/>
                <w:szCs w:val="28"/>
              </w:rPr>
              <w:t>тысяч рублей.</w:t>
            </w:r>
          </w:p>
        </w:tc>
      </w:tr>
      <w:tr w:rsidR="00254DFC" w:rsidRPr="00532B9B">
        <w:tc>
          <w:tcPr>
            <w:tcW w:w="2160" w:type="dxa"/>
          </w:tcPr>
          <w:p w:rsidR="00254DFC" w:rsidRPr="00EA3101" w:rsidRDefault="00254DFC" w:rsidP="00EE1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020" w:type="dxa"/>
          </w:tcPr>
          <w:p w:rsidR="00254DFC" w:rsidRPr="00375A4C" w:rsidRDefault="00254DFC" w:rsidP="00EE1084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sz w:val="28"/>
                <w:szCs w:val="28"/>
              </w:rPr>
            </w:pPr>
            <w:r w:rsidRPr="00375A4C">
              <w:rPr>
                <w:sz w:val="28"/>
                <w:szCs w:val="28"/>
              </w:rPr>
              <w:t>Основным ожидаемым результатом от реализации подпрограммы является:</w:t>
            </w:r>
          </w:p>
          <w:p w:rsidR="00254DFC" w:rsidRPr="00776EB1" w:rsidRDefault="00254DFC" w:rsidP="00EE1084">
            <w:pPr>
              <w:autoSpaceDE w:val="0"/>
              <w:autoSpaceDN w:val="0"/>
              <w:adjustRightInd w:val="0"/>
              <w:spacing w:line="245" w:lineRule="auto"/>
              <w:jc w:val="both"/>
            </w:pPr>
            <w:r w:rsidRPr="00375A4C">
              <w:rPr>
                <w:sz w:val="28"/>
                <w:szCs w:val="28"/>
              </w:rPr>
              <w:t>- увеличение численности занимающихся спортом в муниципальном бюджетном учреждении города Каменск-Шахтинского «Спортивный комплекс «Прогресс».</w:t>
            </w:r>
          </w:p>
        </w:tc>
      </w:tr>
    </w:tbl>
    <w:p w:rsidR="00254DFC" w:rsidRDefault="00254DFC" w:rsidP="00C0498C">
      <w:pPr>
        <w:jc w:val="both"/>
      </w:pPr>
    </w:p>
    <w:p w:rsidR="00254DFC" w:rsidRDefault="00254DFC" w:rsidP="00C0498C">
      <w:pPr>
        <w:jc w:val="both"/>
      </w:pPr>
    </w:p>
    <w:p w:rsidR="00254DFC" w:rsidRPr="003B517E" w:rsidRDefault="00254DFC" w:rsidP="00126D4D">
      <w:pPr>
        <w:ind w:left="720"/>
        <w:jc w:val="center"/>
        <w:rPr>
          <w:b/>
          <w:bCs/>
          <w:sz w:val="28"/>
          <w:szCs w:val="28"/>
        </w:rPr>
      </w:pPr>
      <w:r w:rsidRPr="003B517E">
        <w:rPr>
          <w:b/>
          <w:bCs/>
          <w:sz w:val="28"/>
          <w:szCs w:val="28"/>
        </w:rPr>
        <w:t>1. Характеристика сферы реализации Подпрограммы</w:t>
      </w:r>
    </w:p>
    <w:p w:rsidR="00254DFC" w:rsidRPr="00CD444A" w:rsidRDefault="00254DFC" w:rsidP="00DB1768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54DFC" w:rsidRPr="00CD444A" w:rsidRDefault="00254DFC" w:rsidP="00DB1768">
      <w:pPr>
        <w:ind w:firstLine="540"/>
        <w:jc w:val="both"/>
        <w:rPr>
          <w:rFonts w:ascii="13" w:hAnsi="13" w:cs="13"/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 xml:space="preserve">Подпрограмма является организационной основой политики </w:t>
      </w:r>
      <w:r w:rsidRPr="00CD444A">
        <w:rPr>
          <w:sz w:val="28"/>
          <w:szCs w:val="28"/>
        </w:rPr>
        <w:t>А</w:t>
      </w:r>
      <w:r w:rsidRPr="00CD444A">
        <w:rPr>
          <w:rFonts w:ascii="13" w:hAnsi="13" w:cs="13"/>
          <w:sz w:val="28"/>
          <w:szCs w:val="28"/>
        </w:rPr>
        <w:t>дминистрации города в области физической культуры и спорта.</w:t>
      </w:r>
    </w:p>
    <w:p w:rsidR="00254DFC" w:rsidRPr="00CD444A" w:rsidRDefault="00254DFC" w:rsidP="00DB1768">
      <w:pPr>
        <w:ind w:firstLine="540"/>
        <w:jc w:val="both"/>
        <w:rPr>
          <w:rFonts w:ascii="13" w:hAnsi="13" w:cs="13"/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 xml:space="preserve">Развитие физической культуры и спорта – объективный исторический процесс направленного формирования, познания и освоения  общей, единой предметно-содержательной основы культуры двигательной деятельности человека. </w:t>
      </w:r>
    </w:p>
    <w:p w:rsidR="00254DFC" w:rsidRPr="00CD444A" w:rsidRDefault="00254DFC" w:rsidP="00DB1768">
      <w:pPr>
        <w:ind w:firstLine="540"/>
        <w:jc w:val="both"/>
        <w:rPr>
          <w:rFonts w:ascii="13" w:hAnsi="13" w:cs="13"/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 xml:space="preserve">Забота о развитии физической культуры и спорта – важнейшая составляющая социальной политики </w:t>
      </w:r>
      <w:r w:rsidRPr="00CD444A">
        <w:rPr>
          <w:sz w:val="28"/>
          <w:szCs w:val="28"/>
        </w:rPr>
        <w:t>города</w:t>
      </w:r>
      <w:r w:rsidRPr="00CD444A">
        <w:rPr>
          <w:rFonts w:ascii="13" w:hAnsi="13" w:cs="13"/>
          <w:sz w:val="28"/>
          <w:szCs w:val="28"/>
        </w:rPr>
        <w:t>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254DFC" w:rsidRPr="00CD444A" w:rsidRDefault="00254DFC" w:rsidP="00DB1768">
      <w:pPr>
        <w:ind w:firstLine="540"/>
        <w:jc w:val="both"/>
        <w:rPr>
          <w:rFonts w:ascii="13" w:hAnsi="13" w:cs="13"/>
          <w:sz w:val="28"/>
          <w:szCs w:val="28"/>
        </w:rPr>
      </w:pPr>
      <w:r w:rsidRPr="00CD444A">
        <w:rPr>
          <w:sz w:val="28"/>
          <w:szCs w:val="28"/>
        </w:rPr>
        <w:t>П</w:t>
      </w:r>
      <w:r w:rsidRPr="00CD444A">
        <w:rPr>
          <w:rFonts w:ascii="13" w:hAnsi="13" w:cs="13"/>
          <w:sz w:val="28"/>
          <w:szCs w:val="28"/>
        </w:rPr>
        <w:t>озитивны</w:t>
      </w:r>
      <w:r w:rsidRPr="00CD444A">
        <w:rPr>
          <w:sz w:val="28"/>
          <w:szCs w:val="28"/>
        </w:rPr>
        <w:t>ми</w:t>
      </w:r>
      <w:r w:rsidRPr="00CD444A">
        <w:rPr>
          <w:rFonts w:ascii="13" w:hAnsi="13" w:cs="13"/>
          <w:sz w:val="28"/>
          <w:szCs w:val="28"/>
        </w:rPr>
        <w:t xml:space="preserve"> направлени</w:t>
      </w:r>
      <w:r w:rsidRPr="00CD444A">
        <w:rPr>
          <w:sz w:val="28"/>
          <w:szCs w:val="28"/>
        </w:rPr>
        <w:t>ями</w:t>
      </w:r>
      <w:r w:rsidRPr="00CD444A">
        <w:rPr>
          <w:rFonts w:ascii="13" w:hAnsi="13" w:cs="13"/>
          <w:sz w:val="28"/>
          <w:szCs w:val="28"/>
        </w:rPr>
        <w:t xml:space="preserve"> развития физической культуры и спорта </w:t>
      </w:r>
      <w:r w:rsidRPr="00CD444A">
        <w:rPr>
          <w:sz w:val="28"/>
          <w:szCs w:val="28"/>
        </w:rPr>
        <w:t xml:space="preserve">в городе </w:t>
      </w:r>
      <w:r w:rsidRPr="00CD444A">
        <w:rPr>
          <w:rFonts w:ascii="13" w:hAnsi="13" w:cs="13"/>
          <w:sz w:val="28"/>
          <w:szCs w:val="28"/>
        </w:rPr>
        <w:t>являются: сохранение сети спортивных школ</w:t>
      </w:r>
      <w:r w:rsidRPr="00CD444A">
        <w:rPr>
          <w:sz w:val="28"/>
          <w:szCs w:val="28"/>
        </w:rPr>
        <w:t>,</w:t>
      </w:r>
      <w:r w:rsidRPr="00CD444A">
        <w:rPr>
          <w:rFonts w:ascii="13" w:hAnsi="13" w:cs="13"/>
          <w:sz w:val="28"/>
          <w:szCs w:val="28"/>
        </w:rPr>
        <w:t xml:space="preserve"> организация работы среди детей и подростков по месту жительства</w:t>
      </w:r>
      <w:r w:rsidRPr="00CD444A">
        <w:rPr>
          <w:sz w:val="28"/>
          <w:szCs w:val="28"/>
        </w:rPr>
        <w:t>,</w:t>
      </w:r>
      <w:r w:rsidRPr="00CD444A">
        <w:rPr>
          <w:rFonts w:ascii="13" w:hAnsi="13" w:cs="13"/>
          <w:sz w:val="28"/>
          <w:szCs w:val="28"/>
        </w:rPr>
        <w:t xml:space="preserve"> развитие пропаганды и агитации здорового образа жизни, физической культуры и спорт</w:t>
      </w:r>
      <w:r w:rsidRPr="00CD444A">
        <w:rPr>
          <w:sz w:val="28"/>
          <w:szCs w:val="28"/>
        </w:rPr>
        <w:t>а,</w:t>
      </w:r>
      <w:r w:rsidRPr="00CD444A">
        <w:rPr>
          <w:rFonts w:ascii="13" w:hAnsi="13" w:cs="13"/>
          <w:sz w:val="28"/>
          <w:szCs w:val="28"/>
        </w:rPr>
        <w:t xml:space="preserve"> привлечение спонсорских средств для развития физической культуры и спорта.                                                  </w:t>
      </w:r>
    </w:p>
    <w:p w:rsidR="00254DFC" w:rsidRPr="00CD444A" w:rsidRDefault="00254DFC" w:rsidP="00DB1768">
      <w:pPr>
        <w:ind w:firstLine="540"/>
        <w:jc w:val="both"/>
        <w:rPr>
          <w:rFonts w:ascii="13" w:hAnsi="13" w:cs="13"/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 xml:space="preserve">В то же время не удалось добиться создания целостной системы физического воспитания и сохранения здоровья </w:t>
      </w:r>
      <w:r w:rsidRPr="00CD444A">
        <w:rPr>
          <w:sz w:val="28"/>
          <w:szCs w:val="28"/>
        </w:rPr>
        <w:t>граждан</w:t>
      </w:r>
      <w:r w:rsidRPr="00CD444A">
        <w:rPr>
          <w:rFonts w:ascii="13" w:hAnsi="13" w:cs="13"/>
          <w:sz w:val="28"/>
          <w:szCs w:val="28"/>
        </w:rPr>
        <w:t xml:space="preserve"> города</w:t>
      </w:r>
      <w:r w:rsidRPr="00CD444A">
        <w:rPr>
          <w:sz w:val="28"/>
          <w:szCs w:val="28"/>
        </w:rPr>
        <w:t xml:space="preserve"> </w:t>
      </w:r>
      <w:r w:rsidRPr="00CD444A">
        <w:rPr>
          <w:rFonts w:ascii="13" w:hAnsi="13" w:cs="13"/>
          <w:sz w:val="28"/>
          <w:szCs w:val="28"/>
        </w:rPr>
        <w:t xml:space="preserve"> посредством физической культуры и спорта</w:t>
      </w:r>
      <w:r w:rsidRPr="00CD444A">
        <w:rPr>
          <w:sz w:val="28"/>
          <w:szCs w:val="28"/>
        </w:rPr>
        <w:t>,</w:t>
      </w:r>
      <w:r w:rsidRPr="00CD444A">
        <w:rPr>
          <w:rFonts w:ascii="13" w:hAnsi="13" w:cs="13"/>
          <w:sz w:val="28"/>
          <w:szCs w:val="28"/>
        </w:rPr>
        <w:t xml:space="preserve"> стимулирования и поддержки молодых специалистов в области физической культуры и спорта</w:t>
      </w:r>
      <w:r w:rsidRPr="00CD444A">
        <w:rPr>
          <w:sz w:val="28"/>
          <w:szCs w:val="28"/>
        </w:rPr>
        <w:t>,</w:t>
      </w:r>
      <w:r w:rsidRPr="00CD444A">
        <w:rPr>
          <w:rFonts w:ascii="13" w:hAnsi="13" w:cs="13"/>
          <w:sz w:val="28"/>
          <w:szCs w:val="28"/>
        </w:rPr>
        <w:t xml:space="preserve"> сохранения ряда спортивных сооружений и создания необходимой материально-технической баз</w:t>
      </w:r>
      <w:r w:rsidRPr="00CD444A">
        <w:rPr>
          <w:sz w:val="28"/>
          <w:szCs w:val="28"/>
        </w:rPr>
        <w:t>ы,</w:t>
      </w:r>
      <w:r w:rsidRPr="00CD444A">
        <w:rPr>
          <w:rFonts w:ascii="13" w:hAnsi="13" w:cs="13"/>
          <w:sz w:val="28"/>
          <w:szCs w:val="28"/>
        </w:rPr>
        <w:t xml:space="preserve"> полной реализации организации активного досуга населения </w:t>
      </w:r>
      <w:r w:rsidRPr="00CD444A">
        <w:rPr>
          <w:sz w:val="28"/>
          <w:szCs w:val="28"/>
        </w:rPr>
        <w:t>города</w:t>
      </w:r>
      <w:r w:rsidRPr="00CD444A">
        <w:rPr>
          <w:rFonts w:ascii="13" w:hAnsi="13" w:cs="13"/>
          <w:sz w:val="28"/>
          <w:szCs w:val="28"/>
        </w:rPr>
        <w:t xml:space="preserve"> в спортивных и оздоровительных секциях.</w:t>
      </w:r>
    </w:p>
    <w:p w:rsidR="00254DFC" w:rsidRPr="00CD444A" w:rsidRDefault="00254DFC" w:rsidP="00DB1768">
      <w:pPr>
        <w:ind w:firstLine="540"/>
        <w:jc w:val="both"/>
        <w:rPr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 xml:space="preserve">Требуют решения проблемы привлечения населения к спортивно-оздоровительной работе, повышения роли физической культуры и спорта в формировании здорового образа жизни, организации активного отдыха и профилактики вредных привычек у обучающихся, преодоления межведомственной разобщенности в управлении развитием массового спорта. </w:t>
      </w:r>
    </w:p>
    <w:p w:rsidR="00254DFC" w:rsidRPr="00CD444A" w:rsidRDefault="00254DFC" w:rsidP="00DB1768">
      <w:pPr>
        <w:ind w:firstLine="540"/>
        <w:jc w:val="both"/>
        <w:rPr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 xml:space="preserve">Анализ </w:t>
      </w:r>
      <w:r w:rsidRPr="00CD444A">
        <w:rPr>
          <w:sz w:val="28"/>
          <w:szCs w:val="28"/>
        </w:rPr>
        <w:t xml:space="preserve">данных </w:t>
      </w:r>
      <w:r w:rsidRPr="00CD444A">
        <w:rPr>
          <w:rFonts w:ascii="13" w:hAnsi="13" w:cs="13"/>
          <w:sz w:val="28"/>
          <w:szCs w:val="28"/>
        </w:rPr>
        <w:t>проблем позволяет сделать вывод о назревшей необходимости системных действий, применения эффективн</w:t>
      </w:r>
      <w:r w:rsidRPr="00CD444A">
        <w:rPr>
          <w:sz w:val="28"/>
          <w:szCs w:val="28"/>
        </w:rPr>
        <w:t>ого</w:t>
      </w:r>
      <w:r w:rsidRPr="00CD444A">
        <w:rPr>
          <w:rFonts w:ascii="13" w:hAnsi="13" w:cs="13"/>
          <w:sz w:val="28"/>
          <w:szCs w:val="28"/>
        </w:rPr>
        <w:t>, согласованн</w:t>
      </w:r>
      <w:r w:rsidRPr="00CD444A">
        <w:rPr>
          <w:sz w:val="28"/>
          <w:szCs w:val="28"/>
        </w:rPr>
        <w:t>ого</w:t>
      </w:r>
      <w:r w:rsidRPr="00CD444A">
        <w:rPr>
          <w:rFonts w:ascii="13" w:hAnsi="13" w:cs="13"/>
          <w:sz w:val="28"/>
          <w:szCs w:val="28"/>
        </w:rPr>
        <w:t xml:space="preserve">  механизм</w:t>
      </w:r>
      <w:r w:rsidRPr="00CD444A">
        <w:rPr>
          <w:sz w:val="28"/>
          <w:szCs w:val="28"/>
        </w:rPr>
        <w:t>а</w:t>
      </w:r>
      <w:r w:rsidRPr="00CD444A">
        <w:rPr>
          <w:rFonts w:ascii="13" w:hAnsi="13" w:cs="13"/>
          <w:sz w:val="28"/>
          <w:szCs w:val="28"/>
        </w:rPr>
        <w:t xml:space="preserve">  преодоления сложившейся ситуации. </w:t>
      </w:r>
    </w:p>
    <w:p w:rsidR="00254DFC" w:rsidRPr="00CD444A" w:rsidRDefault="00254DFC" w:rsidP="00DB1768">
      <w:pPr>
        <w:ind w:firstLine="540"/>
        <w:jc w:val="both"/>
        <w:rPr>
          <w:sz w:val="28"/>
          <w:szCs w:val="28"/>
        </w:rPr>
      </w:pPr>
      <w:r w:rsidRPr="00CD444A">
        <w:rPr>
          <w:rFonts w:ascii="13" w:hAnsi="13" w:cs="13"/>
          <w:sz w:val="28"/>
          <w:szCs w:val="28"/>
        </w:rPr>
        <w:t>Использование программно-целевого метода в данном случае обусловлено комплексным характером поставленных задач.</w:t>
      </w:r>
    </w:p>
    <w:p w:rsidR="00254DFC" w:rsidRPr="00CD444A" w:rsidRDefault="00254DFC" w:rsidP="00DB1768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 xml:space="preserve">Для привлечения населения города к участию в физкультурно-оздоровительных и массовых спортивных мероприятиях, организации активного досуга, необходимо создать более комфортные, безопасные условия для их проведения на базе муниципального бюджетного учреждения города Каменск-Шахтинского «Спортивный комплекс «Прогресс».  </w:t>
      </w:r>
    </w:p>
    <w:p w:rsidR="00254DFC" w:rsidRPr="00CD444A" w:rsidRDefault="00254DFC" w:rsidP="00DB1768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Для удовлетворения потребности граждан города в получении качественных физкультурно-оздоровительных услуг необходимо содержание муниципального бюджетного учреждения «Спортивный комплекс «Прогресс» за счет бюджетных средств, включающих: выплату заработной платы, расходы по коммунальным услуг</w:t>
      </w:r>
      <w:r>
        <w:rPr>
          <w:sz w:val="28"/>
          <w:szCs w:val="28"/>
        </w:rPr>
        <w:t>ам</w:t>
      </w:r>
      <w:r w:rsidRPr="00CD444A">
        <w:rPr>
          <w:sz w:val="28"/>
          <w:szCs w:val="28"/>
        </w:rPr>
        <w:t xml:space="preserve">. </w:t>
      </w:r>
    </w:p>
    <w:p w:rsidR="00254DFC" w:rsidRPr="00CD444A" w:rsidRDefault="00254DFC" w:rsidP="00DB17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44A">
        <w:rPr>
          <w:rFonts w:ascii="Times New Roman" w:hAnsi="Times New Roman" w:cs="Times New Roman"/>
          <w:sz w:val="28"/>
          <w:szCs w:val="28"/>
        </w:rPr>
        <w:t xml:space="preserve"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жизнедеятельности.      </w:t>
      </w:r>
    </w:p>
    <w:p w:rsidR="00254DFC" w:rsidRPr="005123ED" w:rsidRDefault="00254DFC" w:rsidP="005123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44A">
        <w:rPr>
          <w:rFonts w:ascii="Times New Roman" w:hAnsi="Times New Roman" w:cs="Times New Roman"/>
          <w:sz w:val="28"/>
          <w:szCs w:val="28"/>
        </w:rPr>
        <w:t>Таким образом, содержание муниципального бюджетного учреждения города Каменск-Шахтинского «Спортивный комплекс «Прогресс», как основной спортивной базы, является необходимым фактором становления личности гражданина с активной жизненной позицией и одним из факторов становления всего гражданского общества в целом.</w:t>
      </w:r>
    </w:p>
    <w:p w:rsidR="00254DFC" w:rsidRPr="00375A4C" w:rsidRDefault="00254DFC" w:rsidP="00DB1768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375A4C">
        <w:rPr>
          <w:sz w:val="28"/>
          <w:szCs w:val="28"/>
        </w:rPr>
        <w:t xml:space="preserve">Вновь разрабатываемых нормативных правовых актов Администрации города  в сфере реализации Подпрограммы, в том числе для привлечения частных инвестиций в сферу ее реализации, для достижения ее целей и решения ее задач, в настоящее время не планируется. </w:t>
      </w:r>
    </w:p>
    <w:p w:rsidR="00254DFC" w:rsidRPr="00375A4C" w:rsidRDefault="00254DFC" w:rsidP="00DB176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4DFC" w:rsidRDefault="00254DFC" w:rsidP="00DB17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254DFC" w:rsidRPr="009E57EC" w:rsidRDefault="00254DFC" w:rsidP="003B517E">
      <w:pPr>
        <w:ind w:left="720"/>
        <w:jc w:val="center"/>
        <w:rPr>
          <w:b/>
          <w:bCs/>
          <w:sz w:val="28"/>
          <w:szCs w:val="28"/>
        </w:rPr>
      </w:pPr>
      <w:r w:rsidRPr="009E57EC">
        <w:rPr>
          <w:b/>
          <w:bCs/>
          <w:sz w:val="28"/>
          <w:szCs w:val="28"/>
        </w:rPr>
        <w:t>2. Цели, задачи и показатели (индикаторы), основные ожидаемые конечные результаты, сроки и этапы реализации  Подпрограммы</w:t>
      </w:r>
    </w:p>
    <w:p w:rsidR="00254DFC" w:rsidRPr="00245072" w:rsidRDefault="00254DFC" w:rsidP="003B517E">
      <w:pPr>
        <w:autoSpaceDE w:val="0"/>
        <w:autoSpaceDN w:val="0"/>
        <w:adjustRightInd w:val="0"/>
        <w:spacing w:line="245" w:lineRule="auto"/>
        <w:jc w:val="center"/>
        <w:rPr>
          <w:b/>
          <w:bCs/>
          <w:sz w:val="28"/>
          <w:szCs w:val="28"/>
          <w:u w:val="single"/>
        </w:rPr>
      </w:pPr>
    </w:p>
    <w:p w:rsidR="00254DFC" w:rsidRDefault="00254DFC" w:rsidP="009B49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приоритетом в сфере реализации подпрограммы является </w:t>
      </w:r>
      <w:r w:rsidRPr="009B493A">
        <w:rPr>
          <w:sz w:val="28"/>
          <w:szCs w:val="28"/>
        </w:rPr>
        <w:t>развитие массовой физической культуры и спорта; создание услов</w:t>
      </w:r>
      <w:r>
        <w:rPr>
          <w:sz w:val="28"/>
          <w:szCs w:val="28"/>
        </w:rPr>
        <w:t>ий для реализации</w:t>
      </w:r>
      <w:r w:rsidRPr="009B493A">
        <w:rPr>
          <w:sz w:val="28"/>
          <w:szCs w:val="28"/>
        </w:rPr>
        <w:t xml:space="preserve"> прав на занятия физической культурой и спортом; развитие инфраструктуры</w:t>
      </w:r>
      <w:r>
        <w:rPr>
          <w:sz w:val="28"/>
          <w:szCs w:val="28"/>
        </w:rPr>
        <w:t xml:space="preserve"> спорта.</w:t>
      </w:r>
      <w:r w:rsidRPr="009B493A">
        <w:rPr>
          <w:sz w:val="28"/>
          <w:szCs w:val="28"/>
        </w:rPr>
        <w:t xml:space="preserve"> </w:t>
      </w:r>
    </w:p>
    <w:p w:rsidR="00254DFC" w:rsidRDefault="00254DFC" w:rsidP="005A2F5D">
      <w:pPr>
        <w:ind w:firstLine="540"/>
        <w:jc w:val="both"/>
        <w:rPr>
          <w:sz w:val="28"/>
          <w:szCs w:val="28"/>
        </w:rPr>
      </w:pPr>
      <w:r w:rsidRPr="00CD444A">
        <w:rPr>
          <w:sz w:val="28"/>
          <w:szCs w:val="28"/>
        </w:rPr>
        <w:t>Для решения поставленной цели необходимо решение поставленных задач:</w:t>
      </w:r>
    </w:p>
    <w:p w:rsidR="00254DFC" w:rsidRPr="00375A4C" w:rsidRDefault="00254DFC" w:rsidP="005A2F5D">
      <w:pPr>
        <w:pStyle w:val="BodyTextIndent2"/>
        <w:spacing w:after="0" w:line="240" w:lineRule="auto"/>
        <w:ind w:left="0" w:firstLine="539"/>
        <w:jc w:val="both"/>
        <w:rPr>
          <w:rFonts w:ascii="13" w:hAnsi="13" w:cs="13"/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>- содействие развитию детско-юношеского спорта;</w:t>
      </w:r>
    </w:p>
    <w:p w:rsidR="00254DFC" w:rsidRPr="00375A4C" w:rsidRDefault="00254DFC" w:rsidP="005A2F5D">
      <w:pPr>
        <w:pStyle w:val="BodyTextIndent2"/>
        <w:spacing w:after="0" w:line="240" w:lineRule="auto"/>
        <w:ind w:left="0" w:firstLine="539"/>
        <w:jc w:val="both"/>
        <w:rPr>
          <w:rFonts w:ascii="13" w:hAnsi="13" w:cs="13"/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>- содействие в повышени</w:t>
      </w:r>
      <w:r w:rsidRPr="00375A4C">
        <w:rPr>
          <w:sz w:val="28"/>
          <w:szCs w:val="28"/>
        </w:rPr>
        <w:t>и</w:t>
      </w:r>
      <w:r w:rsidRPr="00375A4C">
        <w:rPr>
          <w:rFonts w:ascii="13" w:hAnsi="13" w:cs="13"/>
          <w:sz w:val="28"/>
          <w:szCs w:val="28"/>
        </w:rPr>
        <w:t xml:space="preserve"> спортивного мастерства занимающихся спортом;</w:t>
      </w:r>
    </w:p>
    <w:p w:rsidR="00254DFC" w:rsidRPr="00375A4C" w:rsidRDefault="00254DFC" w:rsidP="005A2F5D">
      <w:pPr>
        <w:pStyle w:val="BodyTextIndent2"/>
        <w:spacing w:after="0" w:line="240" w:lineRule="auto"/>
        <w:ind w:left="0" w:firstLine="539"/>
        <w:jc w:val="both"/>
        <w:rPr>
          <w:rFonts w:ascii="13" w:hAnsi="13" w:cs="13"/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>-</w:t>
      </w:r>
      <w:r w:rsidRPr="00375A4C">
        <w:rPr>
          <w:sz w:val="28"/>
          <w:szCs w:val="28"/>
        </w:rPr>
        <w:t xml:space="preserve"> </w:t>
      </w:r>
      <w:r w:rsidRPr="00375A4C">
        <w:rPr>
          <w:rFonts w:ascii="13" w:hAnsi="13" w:cs="13"/>
          <w:sz w:val="28"/>
          <w:szCs w:val="28"/>
        </w:rPr>
        <w:t>содействие развитию массового спорта и физкультурно-оздоровительного  движения;</w:t>
      </w:r>
    </w:p>
    <w:p w:rsidR="00254DFC" w:rsidRPr="00375A4C" w:rsidRDefault="00254DFC" w:rsidP="005A2F5D">
      <w:pPr>
        <w:pStyle w:val="BodyTextIndent2"/>
        <w:spacing w:after="0" w:line="240" w:lineRule="auto"/>
        <w:ind w:left="0" w:firstLine="539"/>
        <w:jc w:val="both"/>
        <w:rPr>
          <w:rFonts w:ascii="13" w:hAnsi="13" w:cs="13"/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>- содействие развитию спорта высших достижений;</w:t>
      </w:r>
    </w:p>
    <w:p w:rsidR="00254DFC" w:rsidRPr="00C35B77" w:rsidRDefault="00254DFC" w:rsidP="005A2F5D">
      <w:pPr>
        <w:pStyle w:val="BodyTextIndent2"/>
        <w:spacing w:after="0" w:line="240" w:lineRule="auto"/>
        <w:ind w:left="0" w:firstLine="539"/>
        <w:jc w:val="both"/>
        <w:rPr>
          <w:rFonts w:ascii="Calibri" w:hAnsi="Calibri" w:cs="Calibri"/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 xml:space="preserve">- содействие развитию спортивной инфраструктуры. </w:t>
      </w:r>
    </w:p>
    <w:p w:rsidR="00254DFC" w:rsidRDefault="00254DFC" w:rsidP="005A2F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количественном выражении  -  увеличение численности занимающихся спортом в муниципальном </w:t>
      </w:r>
      <w:r w:rsidRPr="00375A4C">
        <w:rPr>
          <w:sz w:val="28"/>
          <w:szCs w:val="28"/>
        </w:rPr>
        <w:t>бюджетном учреждении города Каменск-Шахтинского «Спортивный комплекс «Прогресс»</w:t>
      </w:r>
      <w:r w:rsidRPr="009E57EC">
        <w:rPr>
          <w:sz w:val="28"/>
          <w:szCs w:val="28"/>
        </w:rPr>
        <w:t xml:space="preserve"> </w:t>
      </w:r>
      <w:r w:rsidRPr="00375A4C">
        <w:rPr>
          <w:sz w:val="28"/>
          <w:szCs w:val="28"/>
        </w:rPr>
        <w:t xml:space="preserve">на </w:t>
      </w:r>
      <w:r>
        <w:rPr>
          <w:sz w:val="28"/>
          <w:szCs w:val="28"/>
        </w:rPr>
        <w:t>18,3%.</w:t>
      </w:r>
    </w:p>
    <w:p w:rsidR="00254DFC" w:rsidRPr="00CD444A" w:rsidRDefault="00254DFC" w:rsidP="009E57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качественном выражении  - </w:t>
      </w:r>
      <w:r w:rsidRPr="00CD444A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массового спорта и физкультурно-оздоровительного движения.</w:t>
      </w:r>
    </w:p>
    <w:p w:rsidR="00254DFC" w:rsidRPr="00375A4C" w:rsidRDefault="00254DFC" w:rsidP="009E57EC">
      <w:pPr>
        <w:ind w:firstLine="709"/>
        <w:jc w:val="both"/>
        <w:rPr>
          <w:sz w:val="28"/>
          <w:szCs w:val="28"/>
        </w:rPr>
      </w:pPr>
      <w:r w:rsidRPr="00375A4C">
        <w:rPr>
          <w:sz w:val="28"/>
          <w:szCs w:val="28"/>
        </w:rPr>
        <w:t>Показатели (индикаторы) и основные ожидаемые конечные результаты  Подпрограммы пр</w:t>
      </w:r>
      <w:r>
        <w:rPr>
          <w:sz w:val="28"/>
          <w:szCs w:val="28"/>
        </w:rPr>
        <w:t xml:space="preserve">иведены </w:t>
      </w:r>
      <w:r w:rsidRPr="00375A4C">
        <w:rPr>
          <w:sz w:val="28"/>
          <w:szCs w:val="28"/>
        </w:rPr>
        <w:t>приложения № 1</w:t>
      </w:r>
      <w:r>
        <w:rPr>
          <w:sz w:val="28"/>
          <w:szCs w:val="28"/>
        </w:rPr>
        <w:t xml:space="preserve"> </w:t>
      </w:r>
      <w:r w:rsidRPr="00375A4C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</w:t>
      </w:r>
      <w:r w:rsidRPr="00375A4C">
        <w:rPr>
          <w:sz w:val="28"/>
          <w:szCs w:val="28"/>
        </w:rPr>
        <w:t>рограмме.</w:t>
      </w:r>
    </w:p>
    <w:p w:rsidR="00254DFC" w:rsidRPr="00375A4C" w:rsidRDefault="00254DFC" w:rsidP="009E57EC">
      <w:pPr>
        <w:ind w:firstLine="709"/>
        <w:jc w:val="both"/>
        <w:rPr>
          <w:sz w:val="28"/>
          <w:szCs w:val="28"/>
        </w:rPr>
      </w:pPr>
      <w:r w:rsidRPr="00375A4C">
        <w:rPr>
          <w:sz w:val="28"/>
          <w:szCs w:val="28"/>
        </w:rPr>
        <w:t>Реализация Подпрограммы рассчитана на 7- летний период, с 2014 по 2020 годы, не предусматривает выделение отдельных этапов.</w:t>
      </w:r>
    </w:p>
    <w:p w:rsidR="00254DFC" w:rsidRPr="00CD444A" w:rsidRDefault="00254DFC" w:rsidP="005A2F5D">
      <w:pPr>
        <w:ind w:firstLine="709"/>
        <w:jc w:val="both"/>
        <w:rPr>
          <w:sz w:val="28"/>
          <w:szCs w:val="28"/>
        </w:rPr>
      </w:pPr>
    </w:p>
    <w:p w:rsidR="00254DFC" w:rsidRPr="00375A4C" w:rsidRDefault="00254DFC" w:rsidP="00DB1768">
      <w:pPr>
        <w:pStyle w:val="ConsNormal"/>
        <w:widowControl/>
        <w:ind w:right="-104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4DFC" w:rsidRPr="00BF27DB" w:rsidRDefault="00254DFC" w:rsidP="00BF27DB">
      <w:pPr>
        <w:pStyle w:val="ConsNormal"/>
        <w:widowControl/>
        <w:ind w:right="-10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57EC">
        <w:rPr>
          <w:rFonts w:ascii="Times New Roman" w:hAnsi="Times New Roman" w:cs="Times New Roman"/>
          <w:b/>
          <w:bCs/>
          <w:sz w:val="28"/>
          <w:szCs w:val="28"/>
        </w:rPr>
        <w:t xml:space="preserve">3.  Характеристика основных мероприятий </w:t>
      </w:r>
      <w:r w:rsidRPr="009E57EC">
        <w:rPr>
          <w:b/>
          <w:bCs/>
          <w:sz w:val="28"/>
          <w:szCs w:val="28"/>
        </w:rPr>
        <w:t xml:space="preserve"> </w:t>
      </w:r>
      <w:r w:rsidRPr="00BF27DB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254DFC" w:rsidRPr="00AB1D1D" w:rsidRDefault="00254DFC" w:rsidP="00701941"/>
    <w:p w:rsidR="00254DFC" w:rsidRDefault="00254DFC" w:rsidP="009E57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целей подпрограммы будет проходить в рамках реализации следующего основного мероприятия:</w:t>
      </w:r>
    </w:p>
    <w:p w:rsidR="00254DFC" w:rsidRPr="009E57EC" w:rsidRDefault="00254DFC" w:rsidP="009E57EC">
      <w:pPr>
        <w:ind w:right="-34" w:firstLine="539"/>
        <w:jc w:val="both"/>
        <w:rPr>
          <w:sz w:val="28"/>
          <w:szCs w:val="28"/>
        </w:rPr>
      </w:pPr>
      <w:r w:rsidRPr="005A2F5D">
        <w:rPr>
          <w:sz w:val="28"/>
          <w:szCs w:val="28"/>
          <w:u w:val="single"/>
        </w:rPr>
        <w:t>Основное мероприятие:</w:t>
      </w:r>
      <w:r>
        <w:rPr>
          <w:sz w:val="28"/>
          <w:szCs w:val="28"/>
          <w:u w:val="single"/>
        </w:rPr>
        <w:t xml:space="preserve"> 3</w:t>
      </w:r>
      <w:r w:rsidRPr="005A2F5D">
        <w:rPr>
          <w:sz w:val="28"/>
          <w:szCs w:val="28"/>
          <w:u w:val="single"/>
        </w:rPr>
        <w:t xml:space="preserve">.1. </w:t>
      </w:r>
      <w:r w:rsidRPr="009E57EC">
        <w:rPr>
          <w:sz w:val="28"/>
          <w:szCs w:val="28"/>
        </w:rPr>
        <w:t xml:space="preserve">«Расходы по выполнению функций муниципальным бюджетным учреждением города Каменск-Шахтинский «Спортивный комплекс «Прогресс» в соответствии с установленным муниципальным заданием». </w:t>
      </w:r>
    </w:p>
    <w:p w:rsidR="00254DFC" w:rsidRPr="009E57EC" w:rsidRDefault="00254DFC" w:rsidP="009E57EC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– 2014-2020 годы.</w:t>
      </w:r>
    </w:p>
    <w:p w:rsidR="00254DFC" w:rsidRPr="009E57EC" w:rsidRDefault="00254DFC" w:rsidP="009E57EC">
      <w:pPr>
        <w:widowControl w:val="0"/>
        <w:suppressAutoHyphens/>
        <w:autoSpaceDE w:val="0"/>
        <w:autoSpaceDN w:val="0"/>
        <w:adjustRightInd w:val="0"/>
        <w:ind w:firstLine="709"/>
        <w:jc w:val="both"/>
        <w:textAlignment w:val="baseline"/>
        <w:rPr>
          <w:kern w:val="1"/>
          <w:sz w:val="28"/>
          <w:szCs w:val="28"/>
          <w:lang w:eastAsia="zh-CN"/>
        </w:rPr>
      </w:pPr>
      <w:r w:rsidRPr="00994116">
        <w:rPr>
          <w:kern w:val="1"/>
          <w:sz w:val="28"/>
          <w:szCs w:val="28"/>
          <w:lang w:eastAsia="zh-CN"/>
        </w:rPr>
        <w:t xml:space="preserve">В рамках  реализации мер по увеличению численности </w:t>
      </w:r>
      <w:r w:rsidRPr="00994116">
        <w:rPr>
          <w:sz w:val="28"/>
          <w:szCs w:val="28"/>
        </w:rPr>
        <w:t>занимающихся спортом</w:t>
      </w:r>
      <w:r w:rsidRPr="00375A4C">
        <w:rPr>
          <w:sz w:val="28"/>
          <w:szCs w:val="28"/>
        </w:rPr>
        <w:t xml:space="preserve"> в муниципальном бюджетном учреждении города Каменск-Шахтинского «Спортивный комплекс «Прогресс»</w:t>
      </w:r>
      <w:r>
        <w:rPr>
          <w:sz w:val="28"/>
          <w:szCs w:val="28"/>
        </w:rPr>
        <w:t>,</w:t>
      </w:r>
      <w:r>
        <w:rPr>
          <w:kern w:val="1"/>
          <w:sz w:val="28"/>
          <w:szCs w:val="28"/>
          <w:lang w:eastAsia="zh-CN"/>
        </w:rPr>
        <w:t xml:space="preserve"> в указанный период планируется </w:t>
      </w:r>
      <w:r>
        <w:rPr>
          <w:sz w:val="28"/>
          <w:szCs w:val="28"/>
        </w:rPr>
        <w:t>реализация следующего мероприятия</w:t>
      </w:r>
      <w:r w:rsidRPr="00CD444A">
        <w:rPr>
          <w:sz w:val="28"/>
          <w:szCs w:val="28"/>
        </w:rPr>
        <w:t>:</w:t>
      </w:r>
    </w:p>
    <w:p w:rsidR="00254DFC" w:rsidRPr="00375A4C" w:rsidRDefault="00254DFC" w:rsidP="00701941">
      <w:pPr>
        <w:ind w:firstLine="540"/>
        <w:jc w:val="both"/>
        <w:rPr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 xml:space="preserve">- </w:t>
      </w:r>
      <w:r w:rsidRPr="00375A4C">
        <w:rPr>
          <w:sz w:val="28"/>
          <w:szCs w:val="28"/>
        </w:rPr>
        <w:t xml:space="preserve">расходы по выполнению функций </w:t>
      </w:r>
      <w:r w:rsidRPr="00375A4C">
        <w:rPr>
          <w:rFonts w:ascii="13" w:hAnsi="13" w:cs="13"/>
          <w:sz w:val="28"/>
          <w:szCs w:val="28"/>
        </w:rPr>
        <w:t>муниципальн</w:t>
      </w:r>
      <w:r w:rsidRPr="00375A4C">
        <w:rPr>
          <w:sz w:val="28"/>
          <w:szCs w:val="28"/>
        </w:rPr>
        <w:t>ым</w:t>
      </w:r>
      <w:r w:rsidRPr="00375A4C">
        <w:rPr>
          <w:rFonts w:ascii="13" w:hAnsi="13" w:cs="13"/>
          <w:sz w:val="28"/>
          <w:szCs w:val="28"/>
        </w:rPr>
        <w:t xml:space="preserve"> </w:t>
      </w:r>
      <w:r w:rsidRPr="00375A4C">
        <w:rPr>
          <w:sz w:val="28"/>
          <w:szCs w:val="28"/>
        </w:rPr>
        <w:t xml:space="preserve">бюджетным </w:t>
      </w:r>
      <w:r w:rsidRPr="00375A4C">
        <w:rPr>
          <w:rFonts w:ascii="13" w:hAnsi="13" w:cs="13"/>
          <w:sz w:val="28"/>
          <w:szCs w:val="28"/>
        </w:rPr>
        <w:t>учреждени</w:t>
      </w:r>
      <w:r w:rsidRPr="00375A4C">
        <w:rPr>
          <w:sz w:val="28"/>
          <w:szCs w:val="28"/>
        </w:rPr>
        <w:t>ем города Каменск-Шахтинский</w:t>
      </w:r>
      <w:r w:rsidRPr="00375A4C">
        <w:rPr>
          <w:rFonts w:ascii="13" w:hAnsi="13" w:cs="13"/>
          <w:sz w:val="28"/>
          <w:szCs w:val="28"/>
        </w:rPr>
        <w:t xml:space="preserve"> </w:t>
      </w:r>
      <w:r w:rsidRPr="00375A4C">
        <w:rPr>
          <w:sz w:val="28"/>
          <w:szCs w:val="28"/>
        </w:rPr>
        <w:t>«С</w:t>
      </w:r>
      <w:r w:rsidRPr="00375A4C">
        <w:rPr>
          <w:rFonts w:ascii="13" w:hAnsi="13" w:cs="13"/>
          <w:sz w:val="28"/>
          <w:szCs w:val="28"/>
        </w:rPr>
        <w:t>портивн</w:t>
      </w:r>
      <w:r w:rsidRPr="00375A4C">
        <w:rPr>
          <w:sz w:val="28"/>
          <w:szCs w:val="28"/>
        </w:rPr>
        <w:t>ый</w:t>
      </w:r>
      <w:r w:rsidRPr="00375A4C">
        <w:rPr>
          <w:rFonts w:ascii="13" w:hAnsi="13" w:cs="13"/>
          <w:sz w:val="28"/>
          <w:szCs w:val="28"/>
        </w:rPr>
        <w:t xml:space="preserve"> комплекс «Прогресс</w:t>
      </w:r>
      <w:r w:rsidRPr="00375A4C">
        <w:rPr>
          <w:sz w:val="28"/>
          <w:szCs w:val="28"/>
        </w:rPr>
        <w:t>» в соответствии с установленным муниципальным заданием.</w:t>
      </w:r>
    </w:p>
    <w:p w:rsidR="00254DFC" w:rsidRDefault="00254DFC" w:rsidP="00701941">
      <w:pPr>
        <w:ind w:firstLine="540"/>
        <w:jc w:val="both"/>
        <w:rPr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>Мероприяти</w:t>
      </w:r>
      <w:r w:rsidRPr="00375A4C">
        <w:rPr>
          <w:sz w:val="28"/>
          <w:szCs w:val="28"/>
        </w:rPr>
        <w:t>е</w:t>
      </w:r>
      <w:r w:rsidRPr="00375A4C">
        <w:rPr>
          <w:rFonts w:ascii="13" w:hAnsi="13" w:cs="13"/>
          <w:sz w:val="28"/>
          <w:szCs w:val="28"/>
        </w:rPr>
        <w:t xml:space="preserve"> </w:t>
      </w:r>
      <w:r w:rsidRPr="00375A4C">
        <w:rPr>
          <w:sz w:val="28"/>
          <w:szCs w:val="28"/>
        </w:rPr>
        <w:t>П</w:t>
      </w:r>
      <w:r w:rsidRPr="00375A4C">
        <w:rPr>
          <w:rFonts w:ascii="13" w:hAnsi="13" w:cs="13"/>
          <w:sz w:val="28"/>
          <w:szCs w:val="28"/>
        </w:rPr>
        <w:t>одпрограммы ориентирован</w:t>
      </w:r>
      <w:r w:rsidRPr="00375A4C">
        <w:rPr>
          <w:sz w:val="28"/>
          <w:szCs w:val="28"/>
        </w:rPr>
        <w:t>о</w:t>
      </w:r>
      <w:r w:rsidRPr="00375A4C">
        <w:rPr>
          <w:rFonts w:ascii="13" w:hAnsi="13" w:cs="13"/>
          <w:sz w:val="28"/>
          <w:szCs w:val="28"/>
        </w:rPr>
        <w:t xml:space="preserve"> на содержание муниципального </w:t>
      </w:r>
      <w:r w:rsidRPr="00375A4C">
        <w:rPr>
          <w:sz w:val="28"/>
          <w:szCs w:val="28"/>
        </w:rPr>
        <w:t xml:space="preserve">бюджетного </w:t>
      </w:r>
      <w:r w:rsidRPr="00375A4C">
        <w:rPr>
          <w:rFonts w:ascii="13" w:hAnsi="13" w:cs="13"/>
          <w:sz w:val="28"/>
          <w:szCs w:val="28"/>
        </w:rPr>
        <w:t xml:space="preserve">учреждения </w:t>
      </w:r>
      <w:r w:rsidRPr="00375A4C">
        <w:rPr>
          <w:sz w:val="28"/>
          <w:szCs w:val="28"/>
        </w:rPr>
        <w:t>«С</w:t>
      </w:r>
      <w:r w:rsidRPr="00375A4C">
        <w:rPr>
          <w:rFonts w:ascii="13" w:hAnsi="13" w:cs="13"/>
          <w:sz w:val="28"/>
          <w:szCs w:val="28"/>
        </w:rPr>
        <w:t>портивн</w:t>
      </w:r>
      <w:r w:rsidRPr="00375A4C">
        <w:rPr>
          <w:sz w:val="28"/>
          <w:szCs w:val="28"/>
        </w:rPr>
        <w:t>ый</w:t>
      </w:r>
      <w:r w:rsidRPr="00375A4C">
        <w:rPr>
          <w:rFonts w:ascii="13" w:hAnsi="13" w:cs="13"/>
          <w:sz w:val="28"/>
          <w:szCs w:val="28"/>
        </w:rPr>
        <w:t xml:space="preserve"> комплекс «Прогресс», выполнение им уставной деятельности, укрепление его материально-технической базы.</w:t>
      </w:r>
    </w:p>
    <w:p w:rsidR="00254DFC" w:rsidRPr="00586C44" w:rsidRDefault="00254DFC" w:rsidP="00586C44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6C44">
        <w:rPr>
          <w:rFonts w:ascii="Times New Roman" w:hAnsi="Times New Roman" w:cs="Times New Roman"/>
          <w:sz w:val="28"/>
          <w:szCs w:val="28"/>
        </w:rPr>
        <w:t xml:space="preserve">      Перечень основных мероприятий Подпрограммы, с указанием ответственных исполнителей (участников), сроков начала и окончания их реализации, ожидаемого непосредственного результата, а также последствий их не реа</w:t>
      </w:r>
      <w:r>
        <w:rPr>
          <w:rFonts w:ascii="Times New Roman" w:hAnsi="Times New Roman" w:cs="Times New Roman"/>
          <w:sz w:val="28"/>
          <w:szCs w:val="28"/>
        </w:rPr>
        <w:t>лизации, приведены в приложении</w:t>
      </w:r>
      <w:r w:rsidRPr="00586C4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C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</w:t>
      </w:r>
      <w:r w:rsidRPr="00586C44">
        <w:rPr>
          <w:rFonts w:ascii="Times New Roman" w:hAnsi="Times New Roman" w:cs="Times New Roman"/>
          <w:sz w:val="28"/>
          <w:szCs w:val="28"/>
        </w:rPr>
        <w:t xml:space="preserve">программе. </w:t>
      </w:r>
    </w:p>
    <w:p w:rsidR="00254DFC" w:rsidRPr="00586C44" w:rsidRDefault="00254DFC" w:rsidP="00D124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86C44">
        <w:rPr>
          <w:sz w:val="28"/>
          <w:szCs w:val="28"/>
        </w:rPr>
        <w:t>В рамках реализации Подпрограммы муниципальными учреждениями  участниками Программы предусматривается оказание муниципальных услуг населению города в объеме установленного муниципального задания.</w:t>
      </w:r>
    </w:p>
    <w:p w:rsidR="00254DFC" w:rsidRPr="00586C44" w:rsidRDefault="00254DFC" w:rsidP="00D124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86C44">
        <w:rPr>
          <w:sz w:val="28"/>
          <w:szCs w:val="28"/>
        </w:rPr>
        <w:t xml:space="preserve">Прогноз сводных показателей приведен в приложении </w:t>
      </w:r>
      <w:r>
        <w:rPr>
          <w:sz w:val="28"/>
          <w:szCs w:val="28"/>
        </w:rPr>
        <w:t xml:space="preserve">№ </w:t>
      </w:r>
      <w:r w:rsidRPr="00586C44">
        <w:rPr>
          <w:sz w:val="28"/>
          <w:szCs w:val="28"/>
        </w:rPr>
        <w:t>4 к</w:t>
      </w:r>
      <w:r>
        <w:rPr>
          <w:sz w:val="28"/>
          <w:szCs w:val="28"/>
        </w:rPr>
        <w:t xml:space="preserve"> муниципальной п</w:t>
      </w:r>
      <w:r w:rsidRPr="00586C44">
        <w:rPr>
          <w:sz w:val="28"/>
          <w:szCs w:val="28"/>
        </w:rPr>
        <w:t>рограмме.</w:t>
      </w:r>
    </w:p>
    <w:p w:rsidR="00254DFC" w:rsidRPr="00586C44" w:rsidRDefault="00254DFC" w:rsidP="00D124F5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86C44">
        <w:rPr>
          <w:sz w:val="28"/>
          <w:szCs w:val="28"/>
        </w:rPr>
        <w:t xml:space="preserve">В рамках реализации Программы разработки перечня инвестиционных проектов не предусмотрено. </w:t>
      </w:r>
    </w:p>
    <w:p w:rsidR="00254DFC" w:rsidRPr="00D124F5" w:rsidRDefault="00254DFC" w:rsidP="00701941">
      <w:pPr>
        <w:ind w:firstLine="540"/>
        <w:jc w:val="both"/>
        <w:rPr>
          <w:sz w:val="28"/>
          <w:szCs w:val="28"/>
        </w:rPr>
      </w:pPr>
    </w:p>
    <w:p w:rsidR="00254DFC" w:rsidRPr="00F61888" w:rsidRDefault="00254DFC" w:rsidP="00DB1768">
      <w:pPr>
        <w:ind w:left="360"/>
        <w:jc w:val="center"/>
        <w:rPr>
          <w:sz w:val="28"/>
          <w:szCs w:val="28"/>
          <w:u w:val="single"/>
        </w:rPr>
      </w:pPr>
    </w:p>
    <w:p w:rsidR="00254DFC" w:rsidRPr="00994116" w:rsidRDefault="00254DFC" w:rsidP="00126D4D">
      <w:pPr>
        <w:ind w:left="720"/>
        <w:jc w:val="center"/>
        <w:rPr>
          <w:b/>
          <w:bCs/>
          <w:sz w:val="28"/>
          <w:szCs w:val="28"/>
        </w:rPr>
      </w:pPr>
      <w:r w:rsidRPr="00994116">
        <w:rPr>
          <w:b/>
          <w:bCs/>
          <w:sz w:val="28"/>
          <w:szCs w:val="28"/>
        </w:rPr>
        <w:t>4. Информация по ресурсному обеспечению Подпрограммы</w:t>
      </w:r>
    </w:p>
    <w:p w:rsidR="00254DFC" w:rsidRPr="00994116" w:rsidRDefault="00254DFC" w:rsidP="00DB1768">
      <w:pPr>
        <w:ind w:left="360"/>
        <w:jc w:val="center"/>
        <w:rPr>
          <w:b/>
          <w:bCs/>
          <w:sz w:val="28"/>
          <w:szCs w:val="28"/>
        </w:rPr>
      </w:pPr>
    </w:p>
    <w:p w:rsidR="00254DFC" w:rsidRDefault="00254DFC" w:rsidP="00DB1768">
      <w:pPr>
        <w:ind w:left="360"/>
        <w:jc w:val="center"/>
        <w:rPr>
          <w:sz w:val="16"/>
          <w:szCs w:val="16"/>
        </w:rPr>
      </w:pPr>
    </w:p>
    <w:p w:rsidR="00254DFC" w:rsidRPr="00375A4C" w:rsidRDefault="00254DFC" w:rsidP="00F61888">
      <w:pPr>
        <w:ind w:firstLine="540"/>
        <w:jc w:val="both"/>
        <w:rPr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>Финанс</w:t>
      </w:r>
      <w:r w:rsidRPr="00375A4C">
        <w:rPr>
          <w:sz w:val="28"/>
          <w:szCs w:val="28"/>
        </w:rPr>
        <w:t>овое обеспечение</w:t>
      </w:r>
      <w:r w:rsidRPr="00375A4C">
        <w:rPr>
          <w:rFonts w:ascii="13" w:hAnsi="13" w:cs="13"/>
          <w:sz w:val="28"/>
          <w:szCs w:val="28"/>
        </w:rPr>
        <w:t xml:space="preserve"> мероприяти</w:t>
      </w:r>
      <w:r w:rsidRPr="00375A4C">
        <w:rPr>
          <w:sz w:val="28"/>
          <w:szCs w:val="28"/>
        </w:rPr>
        <w:t>я</w:t>
      </w:r>
      <w:r w:rsidRPr="00375A4C">
        <w:rPr>
          <w:rFonts w:ascii="13" w:hAnsi="13" w:cs="13"/>
          <w:sz w:val="28"/>
          <w:szCs w:val="28"/>
        </w:rPr>
        <w:t xml:space="preserve"> </w:t>
      </w:r>
      <w:r w:rsidRPr="00375A4C">
        <w:rPr>
          <w:sz w:val="28"/>
          <w:szCs w:val="28"/>
        </w:rPr>
        <w:t>Под</w:t>
      </w:r>
      <w:r w:rsidRPr="00375A4C">
        <w:rPr>
          <w:rFonts w:ascii="13" w:hAnsi="13" w:cs="13"/>
          <w:sz w:val="28"/>
          <w:szCs w:val="28"/>
        </w:rPr>
        <w:t xml:space="preserve">программы планируется осуществлять за счет </w:t>
      </w:r>
      <w:r w:rsidRPr="00375A4C">
        <w:rPr>
          <w:sz w:val="28"/>
          <w:szCs w:val="28"/>
        </w:rPr>
        <w:t xml:space="preserve">средств </w:t>
      </w:r>
      <w:r w:rsidRPr="00375A4C">
        <w:rPr>
          <w:rFonts w:ascii="13" w:hAnsi="13" w:cs="13"/>
          <w:sz w:val="28"/>
          <w:szCs w:val="28"/>
        </w:rPr>
        <w:t>местного бюджета и внебюджетных средств. Общее финанс</w:t>
      </w:r>
      <w:r w:rsidRPr="00375A4C">
        <w:rPr>
          <w:sz w:val="28"/>
          <w:szCs w:val="28"/>
        </w:rPr>
        <w:t>овое обеспечение</w:t>
      </w:r>
      <w:r w:rsidRPr="00375A4C">
        <w:rPr>
          <w:rFonts w:ascii="13" w:hAnsi="13" w:cs="13"/>
          <w:sz w:val="28"/>
          <w:szCs w:val="28"/>
        </w:rPr>
        <w:t xml:space="preserve"> реализации </w:t>
      </w:r>
      <w:r w:rsidRPr="00375A4C">
        <w:rPr>
          <w:sz w:val="28"/>
          <w:szCs w:val="28"/>
        </w:rPr>
        <w:t>под</w:t>
      </w:r>
      <w:r w:rsidRPr="00375A4C">
        <w:rPr>
          <w:rFonts w:ascii="13" w:hAnsi="13" w:cs="13"/>
          <w:sz w:val="28"/>
          <w:szCs w:val="28"/>
        </w:rPr>
        <w:t xml:space="preserve">программных мероприятий составляет </w:t>
      </w:r>
      <w:r>
        <w:rPr>
          <w:rFonts w:ascii="Calibri" w:hAnsi="Calibri" w:cs="Calibri"/>
          <w:sz w:val="28"/>
          <w:szCs w:val="28"/>
        </w:rPr>
        <w:t>-</w:t>
      </w:r>
      <w:r w:rsidRPr="00375A4C">
        <w:rPr>
          <w:sz w:val="28"/>
          <w:szCs w:val="28"/>
        </w:rPr>
        <w:t xml:space="preserve"> </w:t>
      </w:r>
      <w:r w:rsidRPr="002734D4">
        <w:rPr>
          <w:sz w:val="28"/>
          <w:szCs w:val="28"/>
        </w:rPr>
        <w:t>48 326,4</w:t>
      </w:r>
      <w:r w:rsidRPr="00375A4C">
        <w:rPr>
          <w:rFonts w:ascii="13" w:hAnsi="13" w:cs="13"/>
          <w:sz w:val="28"/>
          <w:szCs w:val="28"/>
        </w:rPr>
        <w:t xml:space="preserve"> </w:t>
      </w:r>
      <w:r w:rsidRPr="00375A4C">
        <w:rPr>
          <w:sz w:val="28"/>
          <w:szCs w:val="28"/>
        </w:rPr>
        <w:t xml:space="preserve"> тысяч </w:t>
      </w:r>
      <w:r w:rsidRPr="00375A4C">
        <w:rPr>
          <w:rFonts w:ascii="13" w:hAnsi="13" w:cs="13"/>
          <w:sz w:val="28"/>
          <w:szCs w:val="28"/>
        </w:rPr>
        <w:t>рублей</w:t>
      </w:r>
      <w:r w:rsidRPr="00375A4C">
        <w:rPr>
          <w:sz w:val="28"/>
          <w:szCs w:val="28"/>
        </w:rPr>
        <w:t>, в том числе по годам:</w:t>
      </w:r>
    </w:p>
    <w:p w:rsidR="00254DFC" w:rsidRPr="00375A4C" w:rsidRDefault="00254DFC" w:rsidP="00F61888">
      <w:pPr>
        <w:ind w:right="20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5 583,5 </w:t>
      </w:r>
      <w:r w:rsidRPr="00375A4C">
        <w:rPr>
          <w:sz w:val="28"/>
          <w:szCs w:val="28"/>
        </w:rPr>
        <w:t xml:space="preserve">тысяч рублей; 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5 940,1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6 685,5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7 004,4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7 362,3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>- 2019 год –</w:t>
      </w:r>
      <w:r>
        <w:rPr>
          <w:sz w:val="28"/>
          <w:szCs w:val="28"/>
        </w:rPr>
        <w:t xml:space="preserve"> 7 709,1</w:t>
      </w:r>
      <w:r w:rsidRPr="00375A4C">
        <w:rPr>
          <w:sz w:val="28"/>
          <w:szCs w:val="28"/>
        </w:rPr>
        <w:t xml:space="preserve"> тысяч рублей;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 xml:space="preserve">8 041,5 </w:t>
      </w:r>
      <w:r w:rsidRPr="00375A4C">
        <w:rPr>
          <w:sz w:val="28"/>
          <w:szCs w:val="28"/>
        </w:rPr>
        <w:t>тысяч рублей.</w:t>
      </w:r>
    </w:p>
    <w:p w:rsidR="00254DFC" w:rsidRPr="00375A4C" w:rsidRDefault="00254DFC" w:rsidP="00F61888">
      <w:pPr>
        <w:rPr>
          <w:sz w:val="28"/>
          <w:szCs w:val="28"/>
        </w:rPr>
      </w:pP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Местный бюджет -  </w:t>
      </w:r>
      <w:r>
        <w:rPr>
          <w:sz w:val="28"/>
          <w:szCs w:val="28"/>
        </w:rPr>
        <w:t xml:space="preserve">47 693,4 </w:t>
      </w:r>
      <w:r w:rsidRPr="00375A4C">
        <w:rPr>
          <w:sz w:val="28"/>
          <w:szCs w:val="28"/>
        </w:rPr>
        <w:t>тысяч рублей, в том числе по годам: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5 483,5 </w:t>
      </w:r>
      <w:r w:rsidRPr="00375A4C">
        <w:rPr>
          <w:sz w:val="28"/>
          <w:szCs w:val="28"/>
        </w:rPr>
        <w:t xml:space="preserve">тысяч рублей; 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5 860,1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F61888">
      <w:pPr>
        <w:rPr>
          <w:sz w:val="28"/>
          <w:szCs w:val="28"/>
        </w:rPr>
      </w:pPr>
      <w:r w:rsidRPr="00375A4C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6 602,5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6 919,4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7 272,3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>- 2019 год –</w:t>
      </w:r>
      <w:r>
        <w:rPr>
          <w:sz w:val="28"/>
          <w:szCs w:val="28"/>
        </w:rPr>
        <w:t xml:space="preserve"> </w:t>
      </w:r>
      <w:r w:rsidRPr="00375A4C">
        <w:rPr>
          <w:sz w:val="28"/>
          <w:szCs w:val="28"/>
        </w:rPr>
        <w:t xml:space="preserve"> </w:t>
      </w:r>
      <w:r>
        <w:rPr>
          <w:sz w:val="28"/>
          <w:szCs w:val="28"/>
        </w:rPr>
        <w:t>7 614,1</w:t>
      </w:r>
      <w:r w:rsidRPr="00375A4C">
        <w:rPr>
          <w:sz w:val="28"/>
          <w:szCs w:val="28"/>
        </w:rPr>
        <w:t xml:space="preserve"> тысяч рублей;</w:t>
      </w:r>
    </w:p>
    <w:p w:rsidR="00254DFC" w:rsidRDefault="00254DFC" w:rsidP="00183124">
      <w:pPr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>7 941,5</w:t>
      </w:r>
      <w:r w:rsidRPr="00375A4C">
        <w:rPr>
          <w:sz w:val="28"/>
          <w:szCs w:val="28"/>
        </w:rPr>
        <w:t>тысяч рублей.</w:t>
      </w:r>
    </w:p>
    <w:p w:rsidR="00254DFC" w:rsidRPr="00375A4C" w:rsidRDefault="00254DFC" w:rsidP="00F61888">
      <w:pPr>
        <w:rPr>
          <w:sz w:val="28"/>
          <w:szCs w:val="28"/>
        </w:rPr>
      </w:pPr>
    </w:p>
    <w:p w:rsidR="00254DFC" w:rsidRPr="00375A4C" w:rsidRDefault="00254DFC" w:rsidP="00F61888">
      <w:pPr>
        <w:jc w:val="both"/>
        <w:rPr>
          <w:sz w:val="28"/>
          <w:szCs w:val="28"/>
        </w:rPr>
      </w:pPr>
      <w:r w:rsidRPr="00375A4C">
        <w:rPr>
          <w:rFonts w:ascii="13" w:hAnsi="13" w:cs="13"/>
          <w:sz w:val="28"/>
          <w:szCs w:val="28"/>
        </w:rPr>
        <w:t xml:space="preserve">Внебюджетные средства – </w:t>
      </w:r>
      <w:r w:rsidRPr="00F61888">
        <w:rPr>
          <w:sz w:val="28"/>
          <w:szCs w:val="28"/>
        </w:rPr>
        <w:t>633,0</w:t>
      </w:r>
      <w:r w:rsidRPr="00375A4C">
        <w:rPr>
          <w:rFonts w:ascii="13" w:hAnsi="13" w:cs="13"/>
          <w:sz w:val="28"/>
          <w:szCs w:val="28"/>
        </w:rPr>
        <w:t xml:space="preserve"> </w:t>
      </w:r>
      <w:r w:rsidRPr="00375A4C">
        <w:rPr>
          <w:sz w:val="28"/>
          <w:szCs w:val="28"/>
        </w:rPr>
        <w:t xml:space="preserve">тысяч </w:t>
      </w:r>
      <w:r w:rsidRPr="00375A4C">
        <w:rPr>
          <w:rFonts w:ascii="13" w:hAnsi="13" w:cs="13"/>
          <w:sz w:val="28"/>
          <w:szCs w:val="28"/>
        </w:rPr>
        <w:t>рублей</w:t>
      </w:r>
      <w:r w:rsidRPr="00375A4C">
        <w:rPr>
          <w:sz w:val="28"/>
          <w:szCs w:val="28"/>
        </w:rPr>
        <w:t>, в том числе по годам:</w:t>
      </w:r>
    </w:p>
    <w:p w:rsidR="00254DFC" w:rsidRPr="00375A4C" w:rsidRDefault="00254DFC" w:rsidP="00183124">
      <w:pPr>
        <w:tabs>
          <w:tab w:val="left" w:pos="567"/>
        </w:tabs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- 2014 год –  </w:t>
      </w:r>
      <w:r>
        <w:rPr>
          <w:sz w:val="28"/>
          <w:szCs w:val="28"/>
        </w:rPr>
        <w:t xml:space="preserve">100,0 </w:t>
      </w:r>
      <w:r w:rsidRPr="00375A4C">
        <w:rPr>
          <w:sz w:val="28"/>
          <w:szCs w:val="28"/>
        </w:rPr>
        <w:t xml:space="preserve">тысяч рублей; </w:t>
      </w:r>
    </w:p>
    <w:p w:rsidR="00254DFC" w:rsidRPr="00375A4C" w:rsidRDefault="00254DFC" w:rsidP="00183124">
      <w:pPr>
        <w:tabs>
          <w:tab w:val="left" w:pos="567"/>
        </w:tabs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- 2015 год –  </w:t>
      </w:r>
      <w:r>
        <w:rPr>
          <w:sz w:val="28"/>
          <w:szCs w:val="28"/>
        </w:rPr>
        <w:t xml:space="preserve">80,0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tabs>
          <w:tab w:val="left" w:pos="567"/>
        </w:tabs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- 2016 год –  </w:t>
      </w:r>
      <w:r>
        <w:rPr>
          <w:sz w:val="28"/>
          <w:szCs w:val="28"/>
        </w:rPr>
        <w:t xml:space="preserve">83,0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tabs>
          <w:tab w:val="left" w:pos="567"/>
        </w:tabs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- 2017 год –  </w:t>
      </w:r>
      <w:r>
        <w:rPr>
          <w:sz w:val="28"/>
          <w:szCs w:val="28"/>
        </w:rPr>
        <w:t xml:space="preserve">85,0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tabs>
          <w:tab w:val="left" w:pos="567"/>
        </w:tabs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- 2018 год –  </w:t>
      </w:r>
      <w:r>
        <w:rPr>
          <w:sz w:val="28"/>
          <w:szCs w:val="28"/>
        </w:rPr>
        <w:t xml:space="preserve">90,0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tabs>
          <w:tab w:val="left" w:pos="567"/>
        </w:tabs>
        <w:ind w:firstLine="567"/>
        <w:rPr>
          <w:sz w:val="28"/>
          <w:szCs w:val="28"/>
        </w:rPr>
      </w:pPr>
      <w:r w:rsidRPr="00375A4C">
        <w:rPr>
          <w:sz w:val="28"/>
          <w:szCs w:val="28"/>
        </w:rPr>
        <w:t xml:space="preserve">- 2019 год –  </w:t>
      </w:r>
      <w:r>
        <w:rPr>
          <w:sz w:val="28"/>
          <w:szCs w:val="28"/>
        </w:rPr>
        <w:t xml:space="preserve">95,0 </w:t>
      </w:r>
      <w:r w:rsidRPr="00375A4C">
        <w:rPr>
          <w:sz w:val="28"/>
          <w:szCs w:val="28"/>
        </w:rPr>
        <w:t>тысяч рублей;</w:t>
      </w:r>
    </w:p>
    <w:p w:rsidR="00254DFC" w:rsidRPr="00375A4C" w:rsidRDefault="00254DFC" w:rsidP="00183124">
      <w:pPr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375A4C">
        <w:rPr>
          <w:sz w:val="28"/>
          <w:szCs w:val="28"/>
        </w:rPr>
        <w:t xml:space="preserve">- 2020 год –  </w:t>
      </w:r>
      <w:r>
        <w:rPr>
          <w:sz w:val="28"/>
          <w:szCs w:val="28"/>
        </w:rPr>
        <w:t xml:space="preserve">100,0 </w:t>
      </w:r>
      <w:r w:rsidRPr="00375A4C">
        <w:rPr>
          <w:sz w:val="28"/>
          <w:szCs w:val="28"/>
        </w:rPr>
        <w:t>тысяч рублей.</w:t>
      </w:r>
    </w:p>
    <w:p w:rsidR="00254DFC" w:rsidRPr="00375A4C" w:rsidRDefault="00254DFC" w:rsidP="00DB1768">
      <w:pPr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4DFC" w:rsidRPr="00375A4C" w:rsidRDefault="00254DFC" w:rsidP="00DB1768">
      <w:pPr>
        <w:ind w:firstLine="540"/>
        <w:jc w:val="both"/>
        <w:rPr>
          <w:sz w:val="28"/>
          <w:szCs w:val="28"/>
        </w:rPr>
      </w:pPr>
      <w:r w:rsidRPr="00375A4C">
        <w:rPr>
          <w:sz w:val="28"/>
          <w:szCs w:val="28"/>
        </w:rPr>
        <w:t>Объемы финансового обеспечения Подпрограммы носят прогнозный характер и подлежат уточнению в установленном порядке.</w:t>
      </w:r>
    </w:p>
    <w:p w:rsidR="00254DFC" w:rsidRPr="008E5293" w:rsidRDefault="00254DFC" w:rsidP="00DB176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E5293">
        <w:rPr>
          <w:rFonts w:ascii="Times New Roman" w:hAnsi="Times New Roman" w:cs="Times New Roman"/>
          <w:b w:val="0"/>
          <w:bCs w:val="0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Pr="00375A4C">
        <w:rPr>
          <w:rFonts w:ascii="Times New Roman" w:hAnsi="Times New Roman" w:cs="Times New Roman"/>
          <w:b w:val="0"/>
          <w:bCs w:val="0"/>
          <w:sz w:val="28"/>
          <w:szCs w:val="28"/>
        </w:rPr>
        <w:t>Расходы местного бюджета 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реализацию Подпрограммы приведены в приложении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 к муниципальной п</w:t>
      </w:r>
      <w:r w:rsidRPr="008E52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рограмме. </w:t>
      </w:r>
    </w:p>
    <w:p w:rsidR="00254DFC" w:rsidRPr="008E5293" w:rsidRDefault="00254DFC" w:rsidP="00DB17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E529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</w:p>
    <w:p w:rsidR="00254DFC" w:rsidRDefault="00254DFC" w:rsidP="00DB1768">
      <w:pPr>
        <w:jc w:val="both"/>
      </w:pPr>
    </w:p>
    <w:p w:rsidR="00254DFC" w:rsidRDefault="00254DFC" w:rsidP="007855E7">
      <w:pPr>
        <w:jc w:val="center"/>
        <w:rPr>
          <w:sz w:val="28"/>
          <w:szCs w:val="28"/>
        </w:rPr>
      </w:pPr>
      <w:r w:rsidRPr="007855E7">
        <w:rPr>
          <w:sz w:val="28"/>
          <w:szCs w:val="28"/>
        </w:rPr>
        <w:t>Подпрограмма 4</w:t>
      </w:r>
      <w:r>
        <w:rPr>
          <w:sz w:val="28"/>
          <w:szCs w:val="28"/>
        </w:rPr>
        <w:t xml:space="preserve"> </w:t>
      </w:r>
      <w:r w:rsidRPr="00A0461B">
        <w:rPr>
          <w:sz w:val="28"/>
          <w:szCs w:val="28"/>
        </w:rPr>
        <w:t>«Молодежь города Камен</w:t>
      </w:r>
      <w:r>
        <w:rPr>
          <w:sz w:val="28"/>
          <w:szCs w:val="28"/>
        </w:rPr>
        <w:t xml:space="preserve">ска на 2014–2020 </w:t>
      </w:r>
      <w:r w:rsidRPr="00A0461B">
        <w:rPr>
          <w:sz w:val="28"/>
          <w:szCs w:val="28"/>
        </w:rPr>
        <w:t>годы»</w:t>
      </w:r>
    </w:p>
    <w:p w:rsidR="00254DFC" w:rsidRDefault="00254DFC" w:rsidP="007855E7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- Подпрограмма)</w:t>
      </w:r>
    </w:p>
    <w:p w:rsidR="00254DFC" w:rsidRDefault="00254DFC" w:rsidP="00A40789">
      <w:pPr>
        <w:pStyle w:val="Heading5"/>
        <w:jc w:val="center"/>
        <w:rPr>
          <w:b w:val="0"/>
          <w:bCs w:val="0"/>
          <w:i w:val="0"/>
          <w:iCs w:val="0"/>
          <w:sz w:val="28"/>
          <w:szCs w:val="28"/>
        </w:rPr>
      </w:pPr>
      <w:r w:rsidRPr="00793E62">
        <w:rPr>
          <w:b w:val="0"/>
          <w:bCs w:val="0"/>
          <w:i w:val="0"/>
          <w:iCs w:val="0"/>
          <w:sz w:val="28"/>
          <w:szCs w:val="28"/>
        </w:rPr>
        <w:t>Паспорт</w:t>
      </w:r>
      <w:r w:rsidRPr="007855E7">
        <w:rPr>
          <w:sz w:val="28"/>
          <w:szCs w:val="28"/>
        </w:rPr>
        <w:t xml:space="preserve"> </w:t>
      </w:r>
      <w:r>
        <w:rPr>
          <w:b w:val="0"/>
          <w:bCs w:val="0"/>
          <w:i w:val="0"/>
          <w:iCs w:val="0"/>
          <w:sz w:val="28"/>
          <w:szCs w:val="28"/>
        </w:rPr>
        <w:t>Подпрограммы</w:t>
      </w:r>
    </w:p>
    <w:p w:rsidR="00254DFC" w:rsidRPr="007855E7" w:rsidRDefault="00254DFC" w:rsidP="007855E7"/>
    <w:tbl>
      <w:tblPr>
        <w:tblW w:w="96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  <w:gridCol w:w="7380"/>
      </w:tblGrid>
      <w:tr w:rsidR="00254DFC" w:rsidRPr="00A0461B">
        <w:tc>
          <w:tcPr>
            <w:tcW w:w="2268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80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Отдел по физической культуре, спорту, вопросам здравоохранения и молодежной политике Администрации города</w:t>
            </w:r>
            <w:r>
              <w:rPr>
                <w:sz w:val="28"/>
                <w:szCs w:val="28"/>
              </w:rPr>
              <w:t xml:space="preserve">(далее – </w:t>
            </w:r>
            <w:r w:rsidRPr="00980F72">
              <w:rPr>
                <w:sz w:val="28"/>
                <w:szCs w:val="28"/>
              </w:rPr>
              <w:t>Отдел ФКСЗМ</w:t>
            </w:r>
            <w:r>
              <w:rPr>
                <w:sz w:val="28"/>
                <w:szCs w:val="28"/>
              </w:rPr>
              <w:t xml:space="preserve">) </w:t>
            </w:r>
          </w:p>
        </w:tc>
      </w:tr>
      <w:tr w:rsidR="00254DFC" w:rsidRPr="00A0461B">
        <w:tc>
          <w:tcPr>
            <w:tcW w:w="2268" w:type="dxa"/>
          </w:tcPr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7380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Администрация города Каменск-</w:t>
            </w:r>
            <w:r w:rsidRPr="00A0461B">
              <w:rPr>
                <w:sz w:val="28"/>
                <w:szCs w:val="28"/>
              </w:rPr>
              <w:t>Шахтинский;</w:t>
            </w:r>
          </w:p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средства массовой информации: муниципальное  бюджетное унитарное предприятие «Редакция газеты «Труд»;  муниципальное бюджетное учреждение «Каменская городская редакция телерадиовещания»; закрытое акционерное общество «Редакция газеты «ПИК», Телекомпания «Донец – ТВ»;</w:t>
            </w:r>
            <w:r w:rsidRPr="00A0461B">
              <w:rPr>
                <w:sz w:val="28"/>
                <w:szCs w:val="28"/>
              </w:rPr>
              <w:t xml:space="preserve"> </w:t>
            </w:r>
          </w:p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- Территориальная  избирательная комиссия</w:t>
            </w:r>
            <w:r>
              <w:rPr>
                <w:sz w:val="28"/>
                <w:szCs w:val="28"/>
              </w:rPr>
              <w:t xml:space="preserve"> г. Каменск – Шахтинский (далее – ТИК г. Каменск-Шахтинский)</w:t>
            </w:r>
            <w:r w:rsidRPr="00A0461B">
              <w:rPr>
                <w:sz w:val="28"/>
                <w:szCs w:val="28"/>
              </w:rPr>
              <w:t>;</w:t>
            </w:r>
          </w:p>
          <w:p w:rsidR="00254DFC" w:rsidRPr="00A0461B" w:rsidRDefault="00254DFC" w:rsidP="007B6367">
            <w:pPr>
              <w:tabs>
                <w:tab w:val="num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A0461B">
              <w:rPr>
                <w:sz w:val="28"/>
                <w:szCs w:val="28"/>
              </w:rPr>
              <w:t>тд</w:t>
            </w:r>
            <w:r>
              <w:rPr>
                <w:sz w:val="28"/>
                <w:szCs w:val="28"/>
              </w:rPr>
              <w:t>ел культуры Администрации г.</w:t>
            </w:r>
            <w:r w:rsidRPr="00A0461B">
              <w:rPr>
                <w:sz w:val="28"/>
                <w:szCs w:val="28"/>
              </w:rPr>
              <w:t xml:space="preserve"> Каменска–Шахтинского</w:t>
            </w:r>
            <w:r>
              <w:rPr>
                <w:sz w:val="28"/>
                <w:szCs w:val="28"/>
              </w:rPr>
              <w:t xml:space="preserve"> (далее – ОК)</w:t>
            </w:r>
            <w:r w:rsidRPr="00A0461B">
              <w:rPr>
                <w:sz w:val="28"/>
                <w:szCs w:val="28"/>
              </w:rPr>
              <w:t xml:space="preserve">; </w:t>
            </w:r>
          </w:p>
          <w:p w:rsidR="00254DFC" w:rsidRPr="00A0461B" w:rsidRDefault="00254DFC" w:rsidP="007B6367">
            <w:pPr>
              <w:tabs>
                <w:tab w:val="num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A0461B">
              <w:rPr>
                <w:sz w:val="28"/>
                <w:szCs w:val="28"/>
              </w:rPr>
              <w:t>тдел образования Администрации г.  Каменск–Шахтинского</w:t>
            </w:r>
            <w:r>
              <w:rPr>
                <w:sz w:val="28"/>
                <w:szCs w:val="28"/>
              </w:rPr>
              <w:t xml:space="preserve"> (далее – ОО)</w:t>
            </w:r>
            <w:r w:rsidRPr="00A0461B">
              <w:rPr>
                <w:sz w:val="28"/>
                <w:szCs w:val="28"/>
              </w:rPr>
              <w:t>;</w:t>
            </w:r>
          </w:p>
          <w:p w:rsidR="00254DFC" w:rsidRPr="00793E62" w:rsidRDefault="00254DFC" w:rsidP="00793E62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793E62">
              <w:rPr>
                <w:sz w:val="28"/>
                <w:szCs w:val="28"/>
              </w:rPr>
              <w:t>- отдел жилищно-коммунального комплекса</w:t>
            </w:r>
            <w:r>
              <w:rPr>
                <w:sz w:val="28"/>
                <w:szCs w:val="28"/>
              </w:rPr>
              <w:t xml:space="preserve"> </w:t>
            </w:r>
            <w:r w:rsidRPr="00793E62">
              <w:rPr>
                <w:sz w:val="28"/>
                <w:szCs w:val="28"/>
              </w:rPr>
              <w:t xml:space="preserve"> Администрации     г. Каменска-Шахтинского</w:t>
            </w:r>
            <w:r>
              <w:rPr>
                <w:sz w:val="28"/>
                <w:szCs w:val="28"/>
              </w:rPr>
              <w:t xml:space="preserve"> (далее -ОЖКК)</w:t>
            </w:r>
            <w:r w:rsidRPr="00793E62">
              <w:rPr>
                <w:sz w:val="28"/>
                <w:szCs w:val="28"/>
              </w:rPr>
              <w:t xml:space="preserve">; </w:t>
            </w:r>
          </w:p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A0461B">
              <w:rPr>
                <w:sz w:val="28"/>
                <w:szCs w:val="28"/>
              </w:rPr>
              <w:t xml:space="preserve">осударственное </w:t>
            </w:r>
            <w:r>
              <w:rPr>
                <w:sz w:val="28"/>
                <w:szCs w:val="28"/>
              </w:rPr>
              <w:t xml:space="preserve">казенное </w:t>
            </w:r>
            <w:r w:rsidRPr="00A0461B">
              <w:rPr>
                <w:sz w:val="28"/>
                <w:szCs w:val="28"/>
              </w:rPr>
              <w:t xml:space="preserve">учреждение </w:t>
            </w:r>
            <w:r>
              <w:rPr>
                <w:sz w:val="28"/>
                <w:szCs w:val="28"/>
              </w:rPr>
              <w:t>«Ц</w:t>
            </w:r>
            <w:r w:rsidRPr="00A0461B">
              <w:rPr>
                <w:sz w:val="28"/>
                <w:szCs w:val="28"/>
              </w:rPr>
              <w:t>ен</w:t>
            </w:r>
            <w:r>
              <w:rPr>
                <w:sz w:val="28"/>
                <w:szCs w:val="28"/>
              </w:rPr>
              <w:t>тр занятости населения  города  Каменск – Шахтинский» (далее – ЦЗН)</w:t>
            </w:r>
            <w:r w:rsidRPr="00A0461B">
              <w:rPr>
                <w:sz w:val="28"/>
                <w:szCs w:val="28"/>
              </w:rPr>
              <w:t>;</w:t>
            </w:r>
          </w:p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молодежный совет при Каменск-Шахтинской городской Думе;</w:t>
            </w:r>
          </w:p>
          <w:p w:rsidR="00254DFC" w:rsidRDefault="00254DFC" w:rsidP="00F97DE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министерства внутренних дел России по городу Каменск – Шахтинскому (далее – ОВД);</w:t>
            </w:r>
          </w:p>
          <w:p w:rsidR="00254DFC" w:rsidRDefault="00254DFC" w:rsidP="00F97DE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отделение по делам несовершеннолетних отдела участковых уполномоченных полиции и по делам несовершеннолетних министерства внутренних дел России по городу Каменск-Шахтинскому (далее – ОДН ОУП и ДН); </w:t>
            </w:r>
          </w:p>
          <w:p w:rsidR="00254DFC" w:rsidRDefault="00254DFC" w:rsidP="00F97DE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начально-профессиональные, средне-специальные и высшие учебные заведения (далее – ССУЗы, ВУЗы); </w:t>
            </w:r>
          </w:p>
          <w:p w:rsidR="00254DFC" w:rsidRDefault="00254DFC" w:rsidP="00F97DE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Каменск – Шахтинская городская Дума;</w:t>
            </w:r>
          </w:p>
          <w:p w:rsidR="00254DFC" w:rsidRPr="00133B0E" w:rsidRDefault="00254DFC" w:rsidP="00133B0E">
            <w:r>
              <w:rPr>
                <w:sz w:val="28"/>
                <w:szCs w:val="28"/>
              </w:rPr>
              <w:t>-</w:t>
            </w:r>
            <w:r w:rsidRPr="0078550A">
              <w:rPr>
                <w:sz w:val="28"/>
                <w:szCs w:val="28"/>
              </w:rPr>
              <w:t xml:space="preserve"> Каменск – Шахтинский межрайонный отдел управления Федеральной службы Росси</w:t>
            </w:r>
            <w:r>
              <w:rPr>
                <w:sz w:val="28"/>
                <w:szCs w:val="28"/>
              </w:rPr>
              <w:t xml:space="preserve">йской Федерации по контролю за </w:t>
            </w:r>
            <w:r w:rsidRPr="0078550A">
              <w:rPr>
                <w:sz w:val="28"/>
                <w:szCs w:val="28"/>
              </w:rPr>
              <w:t>оборотом наркотиков по Ростовской области</w:t>
            </w:r>
            <w:r>
              <w:rPr>
                <w:sz w:val="28"/>
                <w:szCs w:val="28"/>
              </w:rPr>
              <w:t xml:space="preserve"> (далее – МО УФСКН России по РО)</w:t>
            </w:r>
            <w:r w:rsidRPr="0078550A">
              <w:rPr>
                <w:sz w:val="28"/>
                <w:szCs w:val="28"/>
              </w:rPr>
              <w:t>.</w:t>
            </w:r>
          </w:p>
        </w:tc>
      </w:tr>
      <w:tr w:rsidR="00254DFC" w:rsidRPr="00A0461B">
        <w:tc>
          <w:tcPr>
            <w:tcW w:w="2268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</w:t>
            </w:r>
            <w:r w:rsidRPr="00A0461B">
              <w:rPr>
                <w:sz w:val="28"/>
                <w:szCs w:val="28"/>
              </w:rPr>
              <w:t>рограммы</w:t>
            </w:r>
          </w:p>
        </w:tc>
        <w:tc>
          <w:tcPr>
            <w:tcW w:w="7380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Создание условий для включения молодежи города, как активного субъекта, в процессы социально-экономической, общественно-политической, социокультурной жизни города.</w:t>
            </w:r>
          </w:p>
        </w:tc>
      </w:tr>
      <w:tr w:rsidR="00254DFC" w:rsidRPr="00A0461B">
        <w:tc>
          <w:tcPr>
            <w:tcW w:w="2268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A0461B">
              <w:rPr>
                <w:sz w:val="28"/>
                <w:szCs w:val="28"/>
              </w:rPr>
              <w:t>ада</w:t>
            </w:r>
            <w:r>
              <w:rPr>
                <w:sz w:val="28"/>
                <w:szCs w:val="28"/>
              </w:rPr>
              <w:t xml:space="preserve">чи </w:t>
            </w:r>
            <w:r>
              <w:rPr>
                <w:sz w:val="28"/>
                <w:szCs w:val="28"/>
              </w:rPr>
              <w:br/>
              <w:t>Подп</w:t>
            </w:r>
            <w:r w:rsidRPr="00A0461B">
              <w:rPr>
                <w:sz w:val="28"/>
                <w:szCs w:val="28"/>
              </w:rPr>
              <w:t>рограммы</w:t>
            </w:r>
          </w:p>
        </w:tc>
        <w:tc>
          <w:tcPr>
            <w:tcW w:w="7380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 xml:space="preserve">1. Интеграция молодежи в социально-экономические отношения. </w:t>
            </w:r>
          </w:p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 xml:space="preserve">2. Интеграция молодежи в общественно-политические отношения.  </w:t>
            </w:r>
          </w:p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 xml:space="preserve">3. Интеграция молодежи в социокультурные отношения.  </w:t>
            </w:r>
          </w:p>
        </w:tc>
      </w:tr>
      <w:tr w:rsidR="00254DFC" w:rsidRPr="00A0461B">
        <w:tc>
          <w:tcPr>
            <w:tcW w:w="2268" w:type="dxa"/>
          </w:tcPr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380" w:type="dxa"/>
          </w:tcPr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результате реализации подпрограммы к 2020 году предполагается:</w:t>
            </w:r>
          </w:p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обеспечить трудовой деятельностью и сезонной занятостью 5 % молодежи;</w:t>
            </w:r>
          </w:p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увеличить долю молодежи в органах власти разного уровня до 1,2%;</w:t>
            </w:r>
          </w:p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повысить уровень активности молодых избирателей, принимающих участие в голосовании на выборах в органы власти всех уровней до 22%;</w:t>
            </w:r>
          </w:p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молодежи вовлеченной в образовательные молодежные форумы, лагеря до 10%;</w:t>
            </w:r>
          </w:p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молодежи вовлеченной в воспитательные, просветительские и профилактические акции и мероприятия до 90%;</w:t>
            </w:r>
          </w:p>
          <w:p w:rsidR="00254DFC" w:rsidRPr="00B96D29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численности подростков и молодежи, охваченных акциями и мероприятиями до 90%.</w:t>
            </w:r>
          </w:p>
        </w:tc>
      </w:tr>
      <w:tr w:rsidR="00254DFC" w:rsidRPr="00A0461B">
        <w:trPr>
          <w:trHeight w:val="1535"/>
        </w:trPr>
        <w:tc>
          <w:tcPr>
            <w:tcW w:w="2268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</w:t>
            </w:r>
            <w:r w:rsidRPr="00A0461B">
              <w:rPr>
                <w:sz w:val="28"/>
                <w:szCs w:val="28"/>
              </w:rPr>
              <w:t>рограммы</w:t>
            </w:r>
          </w:p>
        </w:tc>
        <w:tc>
          <w:tcPr>
            <w:tcW w:w="7380" w:type="dxa"/>
          </w:tcPr>
          <w:p w:rsidR="00254DFC" w:rsidRPr="006C786C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рассчитана на семь лет с 2014 по </w:t>
            </w:r>
            <w:r w:rsidRPr="006C786C">
              <w:rPr>
                <w:sz w:val="28"/>
                <w:szCs w:val="28"/>
              </w:rPr>
              <w:t>2020 годы</w:t>
            </w:r>
            <w:r>
              <w:rPr>
                <w:sz w:val="28"/>
                <w:szCs w:val="28"/>
              </w:rPr>
              <w:t>, ее выполнение предусмотрено без разделения на этапы и включает постоянную реализацию планируемых мероприятий.</w:t>
            </w:r>
          </w:p>
        </w:tc>
      </w:tr>
      <w:tr w:rsidR="00254DFC" w:rsidRPr="00A0461B">
        <w:tc>
          <w:tcPr>
            <w:tcW w:w="2268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Ресурсное обеспечение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380" w:type="dxa"/>
          </w:tcPr>
          <w:p w:rsidR="00254DFC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Общий</w:t>
            </w:r>
            <w:r>
              <w:rPr>
                <w:sz w:val="28"/>
                <w:szCs w:val="28"/>
              </w:rPr>
              <w:t xml:space="preserve"> объем финансового обеспечения – 1 437</w:t>
            </w:r>
            <w:r w:rsidRPr="009E23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тысяч рублей, </w:t>
            </w:r>
            <w:r w:rsidRPr="00A0461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по годам:</w:t>
            </w:r>
          </w:p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- 2014 год – 187,1 </w:t>
            </w:r>
            <w:r w:rsidRPr="00C53A59">
              <w:rPr>
                <w:sz w:val="28"/>
                <w:szCs w:val="28"/>
              </w:rPr>
              <w:t>тысяч рублей;</w:t>
            </w:r>
          </w:p>
          <w:p w:rsidR="00254DFC" w:rsidRPr="00C53A59" w:rsidRDefault="00254DFC" w:rsidP="007B6367">
            <w:pPr>
              <w:pStyle w:val="ConsNormal"/>
              <w:widowControl/>
              <w:ind w:right="-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- 2015 год – 184,2 тыс</w:t>
            </w:r>
            <w:r w:rsidRPr="00C53A59">
              <w:rPr>
                <w:rFonts w:ascii="Times New Roman" w:hAnsi="Times New Roman" w:cs="Times New Roman"/>
                <w:sz w:val="28"/>
                <w:szCs w:val="28"/>
              </w:rPr>
              <w:t xml:space="preserve">яч рублей; </w:t>
            </w:r>
          </w:p>
          <w:p w:rsidR="00254DFC" w:rsidRPr="00C53A59" w:rsidRDefault="00254DFC" w:rsidP="007B6367">
            <w:pPr>
              <w:pStyle w:val="ConsNormal"/>
              <w:widowControl/>
              <w:ind w:right="-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- 2016 год – 193,5 </w:t>
            </w:r>
            <w:r w:rsidRPr="00C53A59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254DFC" w:rsidRDefault="00254DFC" w:rsidP="007B6367">
            <w:pPr>
              <w:pStyle w:val="ConsNormal"/>
              <w:widowControl/>
              <w:ind w:right="-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- 2017 год – 202,8 тысяч рублей;</w:t>
            </w:r>
          </w:p>
          <w:p w:rsidR="00254DFC" w:rsidRDefault="00254DFC" w:rsidP="007B6367">
            <w:pPr>
              <w:pStyle w:val="ConsNormal"/>
              <w:widowControl/>
              <w:ind w:right="-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- 2018 год – 213,4 тысяч рублей;</w:t>
            </w:r>
          </w:p>
          <w:p w:rsidR="00254DFC" w:rsidRDefault="00254DFC" w:rsidP="007B6367">
            <w:pPr>
              <w:pStyle w:val="ConsNormal"/>
              <w:widowControl/>
              <w:ind w:right="-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- 2019 год – 223,4 тысяч рублей;</w:t>
            </w:r>
          </w:p>
          <w:p w:rsidR="00254DFC" w:rsidRPr="00CE37F8" w:rsidRDefault="00254DFC" w:rsidP="007B6367">
            <w:pPr>
              <w:pStyle w:val="ConsNormal"/>
              <w:widowControl/>
              <w:ind w:right="-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- 2020 год – 233,0 тысяч рублей.</w:t>
            </w:r>
          </w:p>
        </w:tc>
      </w:tr>
      <w:tr w:rsidR="00254DFC" w:rsidRPr="00A0461B">
        <w:tc>
          <w:tcPr>
            <w:tcW w:w="2268" w:type="dxa"/>
          </w:tcPr>
          <w:p w:rsidR="00254DFC" w:rsidRPr="00A0461B" w:rsidRDefault="00254DFC" w:rsidP="007B6367">
            <w:pPr>
              <w:jc w:val="both"/>
              <w:rPr>
                <w:sz w:val="28"/>
                <w:szCs w:val="28"/>
              </w:rPr>
            </w:pPr>
            <w:r w:rsidRPr="00A0461B">
              <w:rPr>
                <w:sz w:val="28"/>
                <w:szCs w:val="28"/>
              </w:rPr>
              <w:t>Ожидаемые резуль</w:t>
            </w:r>
            <w:r>
              <w:rPr>
                <w:sz w:val="28"/>
                <w:szCs w:val="28"/>
              </w:rPr>
              <w:t>таты реализации Подп</w:t>
            </w:r>
            <w:r w:rsidRPr="00A0461B">
              <w:rPr>
                <w:sz w:val="28"/>
                <w:szCs w:val="28"/>
              </w:rPr>
              <w:t>рограммы</w:t>
            </w:r>
          </w:p>
        </w:tc>
        <w:tc>
          <w:tcPr>
            <w:tcW w:w="7380" w:type="dxa"/>
          </w:tcPr>
          <w:p w:rsidR="00254DFC" w:rsidRDefault="00254DFC" w:rsidP="007B6367">
            <w:pPr>
              <w:ind w:left="-108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Основными ожидаемыми результатами от реализации Подпрограммы являются:</w:t>
            </w:r>
          </w:p>
          <w:p w:rsidR="00254DFC" w:rsidRPr="00A0461B" w:rsidRDefault="00254DFC" w:rsidP="00A40789">
            <w:pPr>
              <w:numPr>
                <w:ilvl w:val="0"/>
                <w:numId w:val="7"/>
              </w:numPr>
              <w:tabs>
                <w:tab w:val="clear" w:pos="720"/>
                <w:tab w:val="num" w:pos="-108"/>
              </w:tabs>
              <w:ind w:left="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 xml:space="preserve">обеспечение трудовой деятельностью и сезонной </w:t>
            </w: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 xml:space="preserve">занятостью молодежи; </w:t>
            </w:r>
          </w:p>
          <w:p w:rsidR="00254DFC" w:rsidRPr="00A0461B" w:rsidRDefault="00254DFC" w:rsidP="00A40789">
            <w:pPr>
              <w:numPr>
                <w:ilvl w:val="0"/>
                <w:numId w:val="7"/>
              </w:numPr>
              <w:tabs>
                <w:tab w:val="clear" w:pos="720"/>
                <w:tab w:val="num" w:pos="-108"/>
              </w:tabs>
              <w:ind w:left="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>увеличение доли молодежи в органах власти разного уровня;</w:t>
            </w:r>
          </w:p>
          <w:p w:rsidR="00254DFC" w:rsidRPr="00A0461B" w:rsidRDefault="00254DFC" w:rsidP="00A40789">
            <w:pPr>
              <w:numPr>
                <w:ilvl w:val="0"/>
                <w:numId w:val="7"/>
              </w:numPr>
              <w:tabs>
                <w:tab w:val="clear" w:pos="720"/>
                <w:tab w:val="num" w:pos="-108"/>
              </w:tabs>
              <w:ind w:left="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>повышение уровня активности молодых избирателей, принимающих участие в голосовании на выборах в органы власти всех уровней;</w:t>
            </w:r>
          </w:p>
          <w:p w:rsidR="00254DFC" w:rsidRPr="00A0461B" w:rsidRDefault="00254DFC" w:rsidP="00A40789">
            <w:pPr>
              <w:numPr>
                <w:ilvl w:val="0"/>
                <w:numId w:val="7"/>
              </w:numPr>
              <w:tabs>
                <w:tab w:val="clear" w:pos="720"/>
                <w:tab w:val="num" w:pos="-108"/>
              </w:tabs>
              <w:ind w:left="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 xml:space="preserve">вовлечение молодежи в образовательные молодежные форумы, лагеря;  </w:t>
            </w:r>
          </w:p>
          <w:p w:rsidR="00254DFC" w:rsidRPr="00A0461B" w:rsidRDefault="00254DFC" w:rsidP="00A40789">
            <w:pPr>
              <w:numPr>
                <w:ilvl w:val="0"/>
                <w:numId w:val="7"/>
              </w:numPr>
              <w:tabs>
                <w:tab w:val="clear" w:pos="720"/>
                <w:tab w:val="num" w:pos="-108"/>
              </w:tabs>
              <w:ind w:left="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 xml:space="preserve">вовлечение молодежи в воспитательные, просветительские и профилактические акции и мероприятия; </w:t>
            </w:r>
          </w:p>
          <w:p w:rsidR="00254DFC" w:rsidRPr="00A0461B" w:rsidRDefault="00254DFC" w:rsidP="00A40789">
            <w:pPr>
              <w:numPr>
                <w:ilvl w:val="0"/>
                <w:numId w:val="7"/>
              </w:numPr>
              <w:tabs>
                <w:tab w:val="clear" w:pos="720"/>
                <w:tab w:val="num" w:pos="-108"/>
              </w:tabs>
              <w:ind w:left="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461B">
              <w:rPr>
                <w:sz w:val="28"/>
                <w:szCs w:val="28"/>
              </w:rPr>
              <w:t xml:space="preserve">вовлечение молодежи в формирование здорового образа жизни.  </w:t>
            </w:r>
          </w:p>
        </w:tc>
      </w:tr>
    </w:tbl>
    <w:p w:rsidR="00254DFC" w:rsidRDefault="00254DFC" w:rsidP="00A40789">
      <w:pPr>
        <w:jc w:val="center"/>
        <w:rPr>
          <w:sz w:val="28"/>
          <w:szCs w:val="28"/>
        </w:rPr>
      </w:pPr>
    </w:p>
    <w:p w:rsidR="00254DFC" w:rsidRDefault="00254DFC" w:rsidP="00126D4D">
      <w:pPr>
        <w:ind w:left="720"/>
        <w:jc w:val="center"/>
        <w:rPr>
          <w:sz w:val="28"/>
          <w:szCs w:val="28"/>
        </w:rPr>
      </w:pPr>
    </w:p>
    <w:p w:rsidR="00254DFC" w:rsidRDefault="00254DFC" w:rsidP="00BF27DB">
      <w:pPr>
        <w:numPr>
          <w:ilvl w:val="1"/>
          <w:numId w:val="7"/>
        </w:numPr>
        <w:jc w:val="center"/>
        <w:rPr>
          <w:b/>
          <w:bCs/>
          <w:sz w:val="28"/>
          <w:szCs w:val="28"/>
        </w:rPr>
      </w:pPr>
      <w:r w:rsidRPr="00EB5F34">
        <w:rPr>
          <w:b/>
          <w:bCs/>
          <w:sz w:val="28"/>
          <w:szCs w:val="28"/>
        </w:rPr>
        <w:t xml:space="preserve">Характеристика сферы реализации Подпрограммы </w:t>
      </w:r>
    </w:p>
    <w:p w:rsidR="00254DFC" w:rsidRPr="00BF27DB" w:rsidRDefault="00254DFC" w:rsidP="00BF27DB">
      <w:pPr>
        <w:ind w:left="1440"/>
        <w:rPr>
          <w:b/>
          <w:bCs/>
          <w:sz w:val="28"/>
          <w:szCs w:val="28"/>
        </w:rPr>
      </w:pPr>
    </w:p>
    <w:p w:rsidR="00254DFC" w:rsidRPr="00A0461B" w:rsidRDefault="00254DFC" w:rsidP="00C404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Необходимость подготовки и реализации </w:t>
      </w:r>
      <w:r w:rsidRPr="00BF27DB">
        <w:rPr>
          <w:spacing w:val="-13"/>
          <w:sz w:val="28"/>
          <w:szCs w:val="28"/>
          <w:lang w:eastAsia="en-US"/>
        </w:rPr>
        <w:t xml:space="preserve">муниципальной </w:t>
      </w:r>
      <w:r w:rsidRPr="00B44FB3">
        <w:rPr>
          <w:b/>
          <w:bCs/>
          <w:spacing w:val="-13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программы вызвана тем, что для</w:t>
      </w:r>
      <w:r w:rsidRPr="00A0461B">
        <w:rPr>
          <w:sz w:val="28"/>
          <w:szCs w:val="28"/>
        </w:rPr>
        <w:t xml:space="preserve"> современной молодежи характерны низкая правовая и политическая культура, слабая гражданская позиция, несформированность духовно-нравственных ориентиров и недостаток жизненного опыта, что увеличивает вероятность ошибочного выбора при принятии ответственных решений. Сегодня назрела необходимость направить все усилия по воспитанию политически грамотного, активного и социально ответственного молодого гражданина.  </w:t>
      </w:r>
    </w:p>
    <w:p w:rsidR="00254DFC" w:rsidRDefault="00254DFC" w:rsidP="00C404AA">
      <w:pPr>
        <w:jc w:val="both"/>
        <w:rPr>
          <w:sz w:val="28"/>
          <w:szCs w:val="28"/>
        </w:rPr>
      </w:pPr>
      <w:r w:rsidRPr="00A0461B">
        <w:rPr>
          <w:sz w:val="28"/>
          <w:szCs w:val="28"/>
        </w:rPr>
        <w:t xml:space="preserve">     Администрация города принимает меры по поддержке государственной высшей и профессиональной школы. Ежегодно на день студента и день Российской молодежи одаренные студенты награждаются грамотой и денежным воз</w:t>
      </w:r>
      <w:r>
        <w:rPr>
          <w:sz w:val="28"/>
          <w:szCs w:val="28"/>
        </w:rPr>
        <w:t xml:space="preserve">награждением. </w:t>
      </w:r>
      <w:r w:rsidRPr="00A0461B">
        <w:rPr>
          <w:sz w:val="28"/>
          <w:szCs w:val="28"/>
        </w:rPr>
        <w:t xml:space="preserve">Однако для формирования высокопрофессионального молодого поколения необходим комплексный подход к обеспечению полноценным образованием каждого молодого гражданина города, к содействию его дальнейшему трудоустройству по специальности. </w:t>
      </w:r>
    </w:p>
    <w:p w:rsidR="00254DFC" w:rsidRPr="00A0461B" w:rsidRDefault="00254DFC" w:rsidP="00C404A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принимаемых мер по реализации Подпрограммы обусловлены, в том числе фактом большой численности студентов начального, средне-специального и высшего образования города: численность учащихся в образовательных учреждениях начального профессионального образования за последнее три года увеличилось с 215 человек в 2010 году до 243 – в 2012 году. Также увеличилась в 2,2 раза численность студентов в государственных образовательных учреждениях среднего профессионального образования: с 1501 человек в 2010 году до 3281 человека в 2012 году. Таким образом, сложившаяся в городе система подготовки квалифицированных рабочих и среднего медицинского персонала поставляет все больше специалистов на рынок труда.</w:t>
      </w:r>
    </w:p>
    <w:p w:rsidR="00254DFC" w:rsidRPr="00A0461B" w:rsidRDefault="00254DFC" w:rsidP="00C404AA">
      <w:pPr>
        <w:jc w:val="both"/>
        <w:rPr>
          <w:sz w:val="28"/>
          <w:szCs w:val="28"/>
        </w:rPr>
      </w:pPr>
      <w:r w:rsidRPr="00A0461B">
        <w:rPr>
          <w:sz w:val="28"/>
          <w:szCs w:val="28"/>
        </w:rPr>
        <w:t xml:space="preserve">     Не менее актуальной  для города является работа по возрождению духовности, воспитанию детей и молодежи в духе патриотизма, любви к Отечеству. </w:t>
      </w:r>
    </w:p>
    <w:p w:rsidR="00254DFC" w:rsidRPr="00A0461B" w:rsidRDefault="00254DFC" w:rsidP="00C404AA">
      <w:pPr>
        <w:jc w:val="both"/>
        <w:rPr>
          <w:sz w:val="28"/>
          <w:szCs w:val="28"/>
        </w:rPr>
      </w:pPr>
      <w:r w:rsidRPr="00A0461B">
        <w:rPr>
          <w:sz w:val="28"/>
          <w:szCs w:val="28"/>
        </w:rPr>
        <w:t xml:space="preserve">     В городе разработан  план комплексных мероприятий патриотического воспитания граждан, ежегодно  проходит месячник, посвященный гражданско-патриотическому воспитанию. Регулярно проводится  реставрация памятников и мемориалов </w:t>
      </w:r>
      <w:r>
        <w:rPr>
          <w:sz w:val="28"/>
          <w:szCs w:val="28"/>
        </w:rPr>
        <w:t>Великой О</w:t>
      </w:r>
      <w:r w:rsidRPr="00A0461B">
        <w:rPr>
          <w:sz w:val="28"/>
          <w:szCs w:val="28"/>
        </w:rPr>
        <w:t xml:space="preserve">течественной войны,  фестивали и акции патриотической направленности. На территории города действует  Казачий военно-исторический клуб, в котором проводится работа по гражданскому и военно-патриотическому воспитанию, допризывной  подготовке молодежи, оказанию помощи ветеранам.  </w:t>
      </w:r>
    </w:p>
    <w:p w:rsidR="00254DFC" w:rsidRPr="00A0461B" w:rsidRDefault="00254DFC" w:rsidP="00C404AA">
      <w:pPr>
        <w:jc w:val="both"/>
        <w:rPr>
          <w:sz w:val="28"/>
          <w:szCs w:val="28"/>
        </w:rPr>
      </w:pPr>
      <w:r w:rsidRPr="00A0461B">
        <w:rPr>
          <w:sz w:val="28"/>
          <w:szCs w:val="28"/>
        </w:rPr>
        <w:t xml:space="preserve">     Необходимо совершенствование работы органов исполнительной власти по гражданско-патриотическому и военно-спортивному воспитанию подрастающего поколения, по подготовке молодежи к службе в рядах Российской Армии. </w:t>
      </w:r>
    </w:p>
    <w:p w:rsidR="00254DFC" w:rsidRDefault="00254DFC" w:rsidP="00C404AA">
      <w:pPr>
        <w:jc w:val="both"/>
        <w:rPr>
          <w:sz w:val="28"/>
          <w:szCs w:val="28"/>
        </w:rPr>
      </w:pPr>
      <w:r w:rsidRPr="00A0461B">
        <w:rPr>
          <w:sz w:val="28"/>
          <w:szCs w:val="28"/>
        </w:rPr>
        <w:t xml:space="preserve">       В городе  перед молодежью стоит острая проблема  приобретения жилья. Сложившаяся тенденция ведет к снижению  рождаемости детей в молодых семьях, а также  к увеличению бракоразводных процессов. В связи со сложившимися условиями увеличилась численность неполных  и асоциальных семей.  </w:t>
      </w:r>
    </w:p>
    <w:p w:rsidR="00254DFC" w:rsidRPr="00A0461B" w:rsidRDefault="00254DFC" w:rsidP="00C404AA">
      <w:pPr>
        <w:jc w:val="both"/>
        <w:rPr>
          <w:sz w:val="28"/>
          <w:szCs w:val="28"/>
        </w:rPr>
      </w:pPr>
      <w:r w:rsidRPr="00A0461B">
        <w:rPr>
          <w:sz w:val="28"/>
          <w:szCs w:val="28"/>
        </w:rPr>
        <w:t xml:space="preserve">       Необходима гарантированная государственная поддержка института молодой семьи во всех сферах жизнедеятельности: систематическая подготовка молодежи к семейной жизни; формирование ответственности молодых за рождение детей, за осуществление родительских обязанностей; полноценная социально-правовая защита и поддержка семей в решении жилищных проблем; формирование здорового образа жизни. </w:t>
      </w:r>
    </w:p>
    <w:p w:rsidR="00254DFC" w:rsidRPr="00A0461B" w:rsidRDefault="00254DFC" w:rsidP="00C404AA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         Низкий уровень общественно-признанных морально-нравственных ориентиров развития приводит к криминальной активности малолетних правонарушителей. Несмотря на принимаемые отделом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A0461B">
        <w:rPr>
          <w:rFonts w:ascii="Times New Roman" w:hAnsi="Times New Roman" w:cs="Times New Roman"/>
          <w:sz w:val="28"/>
          <w:szCs w:val="28"/>
        </w:rPr>
        <w:t xml:space="preserve">внутренних дел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A0461B">
        <w:rPr>
          <w:rFonts w:ascii="Times New Roman" w:hAnsi="Times New Roman" w:cs="Times New Roman"/>
          <w:sz w:val="28"/>
          <w:szCs w:val="28"/>
        </w:rPr>
        <w:t>по городу Каменск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0461B">
        <w:rPr>
          <w:rFonts w:ascii="Times New Roman" w:hAnsi="Times New Roman" w:cs="Times New Roman"/>
          <w:sz w:val="28"/>
          <w:szCs w:val="28"/>
        </w:rPr>
        <w:t xml:space="preserve">Шахтинскому и подразделением по делам несовершеннолетних  меры по стабилизации обстановки в городе, состояние подростковой преступности на территории города характеризуется ростом преступлений, совершенных несовершеннолетними. Отмечается рост смешанной групповой преступности. </w:t>
      </w:r>
    </w:p>
    <w:p w:rsidR="00254DFC" w:rsidRPr="00A0461B" w:rsidRDefault="00254DFC" w:rsidP="00C404AA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        Основными причинами и условиями, способствующими совершению преступлений и правонарушений несовершеннолетними, по-прежнему остаются: </w:t>
      </w:r>
    </w:p>
    <w:p w:rsidR="00254DFC" w:rsidRPr="00A0461B" w:rsidRDefault="00254DFC" w:rsidP="00C404AA">
      <w:pPr>
        <w:pStyle w:val="ConsNormal"/>
        <w:widowControl/>
        <w:numPr>
          <w:ilvl w:val="0"/>
          <w:numId w:val="10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социальное неравенство среди несовершеннолетних; </w:t>
      </w:r>
    </w:p>
    <w:p w:rsidR="00254DFC" w:rsidRPr="00A0461B" w:rsidRDefault="00254DFC" w:rsidP="00C404AA">
      <w:pPr>
        <w:pStyle w:val="ConsNormal"/>
        <w:widowControl/>
        <w:numPr>
          <w:ilvl w:val="0"/>
          <w:numId w:val="10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отсутствие для них  рабочих мест на предприятиях города; </w:t>
      </w:r>
    </w:p>
    <w:p w:rsidR="00254DFC" w:rsidRPr="00A0461B" w:rsidRDefault="00254DFC" w:rsidP="00C404AA">
      <w:pPr>
        <w:pStyle w:val="ConsNormal"/>
        <w:widowControl/>
        <w:numPr>
          <w:ilvl w:val="0"/>
          <w:numId w:val="10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низкий уровень культуры общения, правового воспитания в молодежной среде; </w:t>
      </w:r>
    </w:p>
    <w:p w:rsidR="00254DFC" w:rsidRPr="00A0461B" w:rsidRDefault="00254DFC" w:rsidP="00C404AA">
      <w:pPr>
        <w:pStyle w:val="ConsNormal"/>
        <w:widowControl/>
        <w:numPr>
          <w:ilvl w:val="0"/>
          <w:numId w:val="10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ненадлежащий надзор родителей за поведением своих несовершеннолетних детей.  </w:t>
      </w:r>
    </w:p>
    <w:p w:rsidR="00254DFC" w:rsidRPr="00A0461B" w:rsidRDefault="00254DFC" w:rsidP="00C404AA">
      <w:pPr>
        <w:pStyle w:val="ConsNormal"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0461B">
        <w:rPr>
          <w:rFonts w:ascii="Times New Roman" w:hAnsi="Times New Roman" w:cs="Times New Roman"/>
          <w:sz w:val="28"/>
          <w:szCs w:val="28"/>
        </w:rPr>
        <w:t xml:space="preserve"> Вместе с тем в городе ведется целенаправленная работа по профилактике негативных явлений в молодежной среде. Проводятся профилактические мероприятия, акции, разработан план мероприятий  «По снижению объемов потребления алкогольной продукции и профилактике алкоголизма в г. Каменск</w:t>
      </w:r>
      <w:r>
        <w:rPr>
          <w:rFonts w:ascii="Times New Roman" w:hAnsi="Times New Roman" w:cs="Times New Roman"/>
          <w:sz w:val="28"/>
          <w:szCs w:val="28"/>
        </w:rPr>
        <w:t xml:space="preserve"> - Шахтинский</w:t>
      </w:r>
      <w:r w:rsidRPr="00A046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4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FC" w:rsidRPr="00A0461B" w:rsidRDefault="00254DFC" w:rsidP="00C404AA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территории г. Каменск-</w:t>
      </w:r>
      <w:r w:rsidRPr="00A0461B">
        <w:rPr>
          <w:rFonts w:ascii="Times New Roman" w:hAnsi="Times New Roman" w:cs="Times New Roman"/>
          <w:sz w:val="28"/>
          <w:szCs w:val="28"/>
        </w:rPr>
        <w:t>Шахтинского в рамках индивидуально-профилактической работы сформирован</w:t>
      </w:r>
      <w:r>
        <w:rPr>
          <w:rFonts w:ascii="Times New Roman" w:hAnsi="Times New Roman" w:cs="Times New Roman"/>
          <w:sz w:val="28"/>
          <w:szCs w:val="28"/>
        </w:rPr>
        <w:t>ы волонтерские</w:t>
      </w:r>
      <w:r w:rsidRPr="00A0461B">
        <w:rPr>
          <w:rFonts w:ascii="Times New Roman" w:hAnsi="Times New Roman" w:cs="Times New Roman"/>
          <w:sz w:val="28"/>
          <w:szCs w:val="28"/>
        </w:rPr>
        <w:t xml:space="preserve"> отряд</w:t>
      </w:r>
      <w:r>
        <w:rPr>
          <w:rFonts w:ascii="Times New Roman" w:hAnsi="Times New Roman" w:cs="Times New Roman"/>
          <w:sz w:val="28"/>
          <w:szCs w:val="28"/>
        </w:rPr>
        <w:t>ы, состоящие</w:t>
      </w:r>
      <w:r w:rsidRPr="00A0461B">
        <w:rPr>
          <w:rFonts w:ascii="Times New Roman" w:hAnsi="Times New Roman" w:cs="Times New Roman"/>
          <w:sz w:val="28"/>
          <w:szCs w:val="28"/>
        </w:rPr>
        <w:t xml:space="preserve"> из наиболее подготовленных студентов средне - специальных учебных заведений.  </w:t>
      </w:r>
    </w:p>
    <w:p w:rsidR="00254DFC" w:rsidRPr="00A0461B" w:rsidRDefault="00254DFC" w:rsidP="00C404AA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    Из всего вышесказанного вытекает необходимость  выработки нового комплексного подхода к молодежной политике, включающего разработку ведомственной целевой программы и поиск новых механизмов решения молодежных проблем.  </w:t>
      </w:r>
    </w:p>
    <w:p w:rsidR="00254DFC" w:rsidRDefault="00254DFC" w:rsidP="00C404AA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   Для широкого вов</w:t>
      </w:r>
      <w:r>
        <w:rPr>
          <w:rFonts w:ascii="Times New Roman" w:hAnsi="Times New Roman" w:cs="Times New Roman"/>
          <w:sz w:val="28"/>
          <w:szCs w:val="28"/>
        </w:rPr>
        <w:t>лечения молодежи в мероприятия п</w:t>
      </w:r>
      <w:r w:rsidRPr="00A0461B">
        <w:rPr>
          <w:rFonts w:ascii="Times New Roman" w:hAnsi="Times New Roman" w:cs="Times New Roman"/>
          <w:sz w:val="28"/>
          <w:szCs w:val="28"/>
        </w:rPr>
        <w:t xml:space="preserve">рограммы будут использоваться различные информационно-коммуникационные технологии.  </w:t>
      </w:r>
    </w:p>
    <w:p w:rsidR="00254DFC" w:rsidRDefault="00254DFC" w:rsidP="00C404AA"/>
    <w:p w:rsidR="00254DFC" w:rsidRPr="00C404AA" w:rsidRDefault="00254DFC" w:rsidP="00A40789">
      <w:pPr>
        <w:jc w:val="both"/>
        <w:rPr>
          <w:sz w:val="28"/>
          <w:szCs w:val="28"/>
          <w:u w:val="single"/>
        </w:rPr>
      </w:pPr>
    </w:p>
    <w:p w:rsidR="00254DFC" w:rsidRPr="00EB5F34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4DFC" w:rsidRPr="00EB5F34" w:rsidRDefault="00254DFC" w:rsidP="00126D4D">
      <w:pPr>
        <w:ind w:left="720"/>
        <w:jc w:val="center"/>
        <w:rPr>
          <w:b/>
          <w:bCs/>
          <w:sz w:val="28"/>
          <w:szCs w:val="28"/>
        </w:rPr>
      </w:pPr>
      <w:r w:rsidRPr="00EB5F34">
        <w:rPr>
          <w:b/>
          <w:bCs/>
          <w:sz w:val="28"/>
          <w:szCs w:val="28"/>
        </w:rPr>
        <w:t xml:space="preserve"> 2. Цели, задачи и показатели (индикаторы), основные ожидаемые конечные результаты, сроки и этапы реализации  Подпрограммы </w:t>
      </w:r>
    </w:p>
    <w:p w:rsidR="00254DFC" w:rsidRPr="00A0461B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4DFC" w:rsidRPr="00A0461B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D23451">
        <w:rPr>
          <w:rFonts w:ascii="Times New Roman" w:hAnsi="Times New Roman" w:cs="Times New Roman"/>
          <w:sz w:val="28"/>
          <w:szCs w:val="28"/>
        </w:rPr>
        <w:t>Основной целью</w:t>
      </w:r>
      <w:r>
        <w:rPr>
          <w:rFonts w:ascii="Times New Roman" w:hAnsi="Times New Roman" w:cs="Times New Roman"/>
          <w:sz w:val="28"/>
          <w:szCs w:val="28"/>
        </w:rPr>
        <w:t xml:space="preserve"> Подп</w:t>
      </w:r>
      <w:r w:rsidRPr="00A0461B">
        <w:rPr>
          <w:rFonts w:ascii="Times New Roman" w:hAnsi="Times New Roman" w:cs="Times New Roman"/>
          <w:sz w:val="28"/>
          <w:szCs w:val="28"/>
        </w:rPr>
        <w:t xml:space="preserve">рограммы является создание условий для включения молодежи города, как активного субъекта, в процессы социально-экономической, общественно-политической, социокультурной жизни города.  </w:t>
      </w:r>
    </w:p>
    <w:p w:rsidR="00254DFC" w:rsidRPr="00A0461B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     Реализация цели осуществляется </w:t>
      </w:r>
      <w:r>
        <w:rPr>
          <w:rFonts w:ascii="Times New Roman" w:hAnsi="Times New Roman" w:cs="Times New Roman"/>
          <w:sz w:val="28"/>
          <w:szCs w:val="28"/>
        </w:rPr>
        <w:t>путем решения следующих задач</w:t>
      </w:r>
      <w:r w:rsidRPr="00A046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4DFC" w:rsidRDefault="00254DFC" w:rsidP="00402621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2.1. И</w:t>
      </w:r>
      <w:r w:rsidRPr="00A0461B">
        <w:rPr>
          <w:rFonts w:ascii="Times New Roman" w:hAnsi="Times New Roman" w:cs="Times New Roman"/>
          <w:sz w:val="28"/>
          <w:szCs w:val="28"/>
        </w:rPr>
        <w:t>нтеграция молодежи в социально-экономические отношения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4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FC" w:rsidRDefault="00254DFC" w:rsidP="00402621">
      <w:pPr>
        <w:jc w:val="both"/>
        <w:rPr>
          <w:sz w:val="28"/>
          <w:szCs w:val="28"/>
        </w:rPr>
      </w:pPr>
      <w:r>
        <w:rPr>
          <w:sz w:val="28"/>
          <w:szCs w:val="28"/>
        </w:rPr>
        <w:t>В количественном выражении - обеспечить трудовой деятельностью и сезонной занятостью 5 % молодежи.</w:t>
      </w:r>
    </w:p>
    <w:p w:rsidR="00254DFC" w:rsidRPr="00A0461B" w:rsidRDefault="00254DFC" w:rsidP="00402621">
      <w:pPr>
        <w:pStyle w:val="ConsNormal"/>
        <w:widowControl/>
        <w:ind w:right="-10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В качественном выражении</w:t>
      </w:r>
      <w:r>
        <w:rPr>
          <w:sz w:val="28"/>
          <w:szCs w:val="28"/>
        </w:rPr>
        <w:t xml:space="preserve">  -  </w:t>
      </w:r>
      <w:r w:rsidRPr="00A0461B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0461B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0461B">
        <w:rPr>
          <w:rFonts w:ascii="Times New Roman" w:hAnsi="Times New Roman" w:cs="Times New Roman"/>
          <w:sz w:val="28"/>
          <w:szCs w:val="28"/>
        </w:rPr>
        <w:t xml:space="preserve"> профессиональной ориентации, трудовой занятости молодежи, повышения уровня ее благосостояния. </w:t>
      </w:r>
    </w:p>
    <w:p w:rsidR="00254DFC" w:rsidRDefault="00254DFC" w:rsidP="00402621">
      <w:pPr>
        <w:pStyle w:val="ConsNormal"/>
        <w:widowControl/>
        <w:ind w:left="360"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2.2. И</w:t>
      </w:r>
      <w:r w:rsidRPr="00A0461B">
        <w:rPr>
          <w:rFonts w:ascii="Times New Roman" w:hAnsi="Times New Roman" w:cs="Times New Roman"/>
          <w:sz w:val="28"/>
          <w:szCs w:val="28"/>
        </w:rPr>
        <w:t>нтеграция молодежи в общественно-политические отношения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DFC" w:rsidRDefault="00254DFC" w:rsidP="0040262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количественном выражении:</w:t>
      </w:r>
    </w:p>
    <w:p w:rsidR="00254DFC" w:rsidRDefault="00254DFC" w:rsidP="0040262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 увеличить долю молодежи в органах власти разного уровня до 1,2%;</w:t>
      </w:r>
    </w:p>
    <w:p w:rsidR="00254DFC" w:rsidRDefault="00254DFC" w:rsidP="0040262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повысить уровень активности молодых избирателей, принимающих участие в голосовании на выборах в органы власти всех уровней до 22%.</w:t>
      </w:r>
    </w:p>
    <w:p w:rsidR="00254DFC" w:rsidRPr="00A0461B" w:rsidRDefault="00254DFC" w:rsidP="00402621">
      <w:pPr>
        <w:pStyle w:val="ConsNormal"/>
        <w:widowControl/>
        <w:ind w:right="-10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В качественном выражении</w:t>
      </w:r>
      <w:r>
        <w:rPr>
          <w:sz w:val="28"/>
          <w:szCs w:val="28"/>
        </w:rPr>
        <w:t xml:space="preserve">  -  </w:t>
      </w:r>
      <w:r w:rsidRPr="00A0461B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0461B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0461B">
        <w:rPr>
          <w:rFonts w:ascii="Times New Roman" w:hAnsi="Times New Roman" w:cs="Times New Roman"/>
          <w:sz w:val="28"/>
          <w:szCs w:val="28"/>
        </w:rPr>
        <w:t xml:space="preserve"> участия молодежи в работе органов власти, в избирательных процессах, в общественных организациях. </w:t>
      </w:r>
    </w:p>
    <w:p w:rsidR="00254DFC" w:rsidRDefault="00254DFC" w:rsidP="00402621">
      <w:pPr>
        <w:pStyle w:val="ConsNormal"/>
        <w:widowControl/>
        <w:numPr>
          <w:ilvl w:val="1"/>
          <w:numId w:val="11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0461B">
        <w:rPr>
          <w:rFonts w:ascii="Times New Roman" w:hAnsi="Times New Roman" w:cs="Times New Roman"/>
          <w:sz w:val="28"/>
          <w:szCs w:val="28"/>
        </w:rPr>
        <w:t xml:space="preserve">нтеграция молодежи в социокультурные отношения.  </w:t>
      </w:r>
    </w:p>
    <w:p w:rsidR="00254DFC" w:rsidRDefault="00254DFC" w:rsidP="00402621">
      <w:pPr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В количественном выражении:</w:t>
      </w:r>
    </w:p>
    <w:p w:rsidR="00254DFC" w:rsidRDefault="00254DFC" w:rsidP="004026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увеличение доли молодежи вовлеченной в образовательные молодежные форумы, лагеря до 10%;</w:t>
      </w:r>
    </w:p>
    <w:p w:rsidR="00254DFC" w:rsidRDefault="00254DFC" w:rsidP="004026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увеличение доли молодежи вовлеченной в воспитательные, просветительские и профилактические акции и мероприятия до 90%;</w:t>
      </w:r>
    </w:p>
    <w:p w:rsidR="00254DFC" w:rsidRDefault="00254DFC" w:rsidP="00402621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 xml:space="preserve">      - увеличение численности подростков и молодежи, охваченных акциями и мероприятиями до 90%.</w:t>
      </w:r>
    </w:p>
    <w:p w:rsidR="00254DFC" w:rsidRPr="00A0461B" w:rsidRDefault="00254DFC" w:rsidP="00B376F5">
      <w:pPr>
        <w:pStyle w:val="ConsNormal"/>
        <w:widowControl/>
        <w:ind w:right="-10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В качественном выражении</w:t>
      </w:r>
      <w:r>
        <w:rPr>
          <w:sz w:val="28"/>
          <w:szCs w:val="28"/>
        </w:rPr>
        <w:t xml:space="preserve">  -  </w:t>
      </w:r>
      <w:r w:rsidRPr="00A0461B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0461B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A0461B">
        <w:rPr>
          <w:rFonts w:ascii="Times New Roman" w:hAnsi="Times New Roman" w:cs="Times New Roman"/>
          <w:sz w:val="28"/>
          <w:szCs w:val="28"/>
        </w:rPr>
        <w:t xml:space="preserve">воспитания молодежи, ее информированности, физического, духовного и нравственного здоровья молодого поколения, профилактики асоциального поведения, укрепления престижа и роли института семьи в молодежной среде. </w:t>
      </w:r>
    </w:p>
    <w:p w:rsidR="00254DFC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Показатели (индикаторы) и основные ожидаемые конечные результаты подпрограммы приведены в  приложении №1 к муниципальной программе.</w:t>
      </w:r>
    </w:p>
    <w:p w:rsidR="00254DFC" w:rsidRPr="00C82E07" w:rsidRDefault="00254DFC" w:rsidP="00A40789">
      <w:pPr>
        <w:pStyle w:val="ConsNormal"/>
        <w:widowControl/>
        <w:ind w:right="-10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подпрограммы рассчитана на 7-летний период, с 2014 по 2020 годы, не предусматривает выделение отдельных этапов.</w:t>
      </w:r>
    </w:p>
    <w:p w:rsidR="00254DFC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254DFC" w:rsidRPr="00EB5F34" w:rsidRDefault="00254DFC" w:rsidP="00126D4D">
      <w:pPr>
        <w:ind w:left="720"/>
        <w:jc w:val="center"/>
        <w:rPr>
          <w:b/>
          <w:bCs/>
          <w:sz w:val="28"/>
          <w:szCs w:val="28"/>
        </w:rPr>
      </w:pPr>
      <w:r w:rsidRPr="00EB5F34">
        <w:rPr>
          <w:b/>
          <w:bCs/>
          <w:sz w:val="28"/>
          <w:szCs w:val="28"/>
        </w:rPr>
        <w:t xml:space="preserve"> 3.  Характеристика о</w:t>
      </w:r>
      <w:r>
        <w:rPr>
          <w:b/>
          <w:bCs/>
          <w:sz w:val="28"/>
          <w:szCs w:val="28"/>
        </w:rPr>
        <w:t>сновных мероприятий</w:t>
      </w:r>
      <w:r w:rsidRPr="00EB5F34">
        <w:rPr>
          <w:b/>
          <w:bCs/>
          <w:sz w:val="28"/>
          <w:szCs w:val="28"/>
        </w:rPr>
        <w:t xml:space="preserve"> Подпрограммы </w:t>
      </w:r>
    </w:p>
    <w:p w:rsidR="00254DFC" w:rsidRPr="00A0461B" w:rsidRDefault="00254DFC" w:rsidP="00126D4D">
      <w:pPr>
        <w:pStyle w:val="ConsNormal"/>
        <w:widowControl/>
        <w:ind w:right="-104" w:firstLine="0"/>
        <w:rPr>
          <w:rFonts w:ascii="Times New Roman" w:hAnsi="Times New Roman" w:cs="Times New Roman"/>
          <w:sz w:val="28"/>
          <w:szCs w:val="28"/>
        </w:rPr>
      </w:pPr>
    </w:p>
    <w:p w:rsidR="00254DFC" w:rsidRDefault="00254DFC" w:rsidP="00A55B8C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достижения основных целей и задач подпрограммы реализовывается 1 основное мероприятие.</w:t>
      </w:r>
    </w:p>
    <w:p w:rsidR="00254DFC" w:rsidRPr="00B3279A" w:rsidRDefault="00254DFC" w:rsidP="00AA6BCE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AA6BCE">
        <w:rPr>
          <w:rFonts w:ascii="Times New Roman" w:hAnsi="Times New Roman" w:cs="Times New Roman"/>
          <w:kern w:val="28"/>
          <w:sz w:val="28"/>
          <w:szCs w:val="28"/>
          <w:u w:val="single"/>
          <w:lang w:eastAsia="zh-CN"/>
        </w:rPr>
        <w:t xml:space="preserve">Основное мероприятие 1. </w:t>
      </w:r>
      <w:r w:rsidRPr="00B3279A">
        <w:rPr>
          <w:rFonts w:ascii="Times New Roman" w:hAnsi="Times New Roman" w:cs="Times New Roman"/>
          <w:kern w:val="28"/>
          <w:sz w:val="28"/>
          <w:szCs w:val="28"/>
          <w:lang w:eastAsia="zh-CN"/>
        </w:rPr>
        <w:t>Содействие духовному, культурному, социальному и физическому развитию молодежи</w:t>
      </w:r>
      <w:r>
        <w:rPr>
          <w:rFonts w:ascii="Times New Roman" w:hAnsi="Times New Roman" w:cs="Times New Roman"/>
          <w:kern w:val="28"/>
          <w:sz w:val="28"/>
          <w:szCs w:val="28"/>
          <w:lang w:eastAsia="zh-CN"/>
        </w:rPr>
        <w:t>.</w:t>
      </w:r>
    </w:p>
    <w:p w:rsidR="00254DFC" w:rsidRDefault="00254DFC" w:rsidP="00B327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– 2014-2020 годы.</w:t>
      </w:r>
    </w:p>
    <w:p w:rsidR="00254DFC" w:rsidRDefault="00254DFC" w:rsidP="00B3279A">
      <w:pPr>
        <w:widowControl w:val="0"/>
        <w:suppressAutoHyphens/>
        <w:autoSpaceDE w:val="0"/>
        <w:autoSpaceDN w:val="0"/>
        <w:adjustRightInd w:val="0"/>
        <w:ind w:firstLine="709"/>
        <w:jc w:val="both"/>
        <w:textAlignment w:val="baseline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В рамках разработки и реализации мер по развитию духовных, культурных, социальных и физических качеств молодежи в указанный период планируется проведение следующих мероприятий:</w:t>
      </w:r>
    </w:p>
    <w:p w:rsidR="00254DFC" w:rsidRPr="00A0461B" w:rsidRDefault="00254DFC" w:rsidP="00B3279A">
      <w:pPr>
        <w:pStyle w:val="ConsNormal"/>
        <w:widowControl/>
        <w:ind w:right="-104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и</w:t>
      </w:r>
      <w:r w:rsidRPr="00A0461B">
        <w:rPr>
          <w:rFonts w:ascii="Times New Roman" w:hAnsi="Times New Roman" w:cs="Times New Roman"/>
          <w:sz w:val="28"/>
          <w:szCs w:val="28"/>
        </w:rPr>
        <w:t>нтеграция молодежи в социально</w:t>
      </w:r>
      <w:r>
        <w:rPr>
          <w:rFonts w:ascii="Times New Roman" w:hAnsi="Times New Roman" w:cs="Times New Roman"/>
          <w:sz w:val="28"/>
          <w:szCs w:val="28"/>
        </w:rPr>
        <w:t>-экономические отношения;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обеспечение трудовой деятельностью и сезонной занятостью молодежи;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организация стажировок молодых граждан в организациях и  на предприятиях города, области и  за ее пределами;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>развитие системы профориентации, подготовки и переподготовки квалифицированных молодежных кадров;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продвижение инновационных идей молодых учёных, изобретателей, предпринимателей; </w:t>
      </w:r>
    </w:p>
    <w:p w:rsidR="00254DFC" w:rsidRPr="00302EE0" w:rsidRDefault="00254DFC" w:rsidP="00302EE0">
      <w:pPr>
        <w:numPr>
          <w:ilvl w:val="0"/>
          <w:numId w:val="7"/>
        </w:numPr>
        <w:jc w:val="both"/>
        <w:rPr>
          <w:sz w:val="28"/>
          <w:szCs w:val="28"/>
        </w:rPr>
      </w:pPr>
      <w:r w:rsidRPr="00302EE0">
        <w:rPr>
          <w:sz w:val="28"/>
          <w:szCs w:val="28"/>
        </w:rPr>
        <w:t>вовлечение молодежи в образовате</w:t>
      </w:r>
      <w:r>
        <w:rPr>
          <w:sz w:val="28"/>
          <w:szCs w:val="28"/>
        </w:rPr>
        <w:t>льные молодежные форумы, лагеря;</w:t>
      </w:r>
      <w:r w:rsidRPr="00302EE0">
        <w:rPr>
          <w:sz w:val="28"/>
          <w:szCs w:val="28"/>
        </w:rPr>
        <w:t xml:space="preserve"> 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развитие политической грамотности и повышение электоральной активности и гражданской ответственности молодежи;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содействие повышению правовой культуры молодежи через консультации, проведение семинаров, тренингов через индивидуальную работу;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разработка  и внедрение моделей участия молодежи в управленческой и нормотворческой деятельности;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развитие школьного и студенческого самоуправления; </w:t>
      </w:r>
    </w:p>
    <w:p w:rsidR="00254DFC" w:rsidRPr="00302EE0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>содействие духовно-нравственному, экологическому, гражданскому и военно-патр</w:t>
      </w:r>
      <w:r>
        <w:rPr>
          <w:rFonts w:ascii="Times New Roman" w:hAnsi="Times New Roman" w:cs="Times New Roman"/>
          <w:sz w:val="28"/>
          <w:szCs w:val="28"/>
        </w:rPr>
        <w:t>иотическому воспитанию молодежи;</w:t>
      </w:r>
      <w:r w:rsidRPr="00A04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проведение социологических исследований молодежных проблем, интересов и предпочтений;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разработка и внедрение социальной рекламы, ориентированной на молодежь;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содействие развитию содержательного досуга для молодежи: отдых и оздоровление, приобщение молодежи к массовой физической культуре и спорту;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развитие художественного молодежного творчества; 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>формирование системы социального  и семейного воспитания молодежи, пропаганда семейных традиций и ценностей;</w:t>
      </w:r>
    </w:p>
    <w:p w:rsidR="00254DFC" w:rsidRPr="00A0461B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профилактика асоциальных проявлений в молодежной среде через пропаганду и популяризацию здорового образа жизни; </w:t>
      </w:r>
    </w:p>
    <w:p w:rsidR="00254DFC" w:rsidRDefault="00254DFC" w:rsidP="00A40789">
      <w:pPr>
        <w:pStyle w:val="ConsNormal"/>
        <w:widowControl/>
        <w:numPr>
          <w:ilvl w:val="0"/>
          <w:numId w:val="7"/>
        </w:num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A0461B">
        <w:rPr>
          <w:rFonts w:ascii="Times New Roman" w:hAnsi="Times New Roman" w:cs="Times New Roman"/>
          <w:sz w:val="28"/>
          <w:szCs w:val="28"/>
        </w:rPr>
        <w:t xml:space="preserve">пропаганда идей толерантности и профилактика экстремизма в молодежной среде. </w:t>
      </w:r>
    </w:p>
    <w:p w:rsidR="00254DFC" w:rsidRDefault="00254DFC" w:rsidP="00664E6F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</w:t>
      </w:r>
      <w:r w:rsidRPr="00A0461B">
        <w:rPr>
          <w:rFonts w:ascii="Times New Roman" w:hAnsi="Times New Roman" w:cs="Times New Roman"/>
          <w:sz w:val="28"/>
          <w:szCs w:val="28"/>
        </w:rPr>
        <w:t xml:space="preserve">еречень </w:t>
      </w: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A0461B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Подпрограммы, с указанием ответственных исполнителей (участников), сроков начала и окончания их реализации, ожидаемого непосредственного результата, а также последствий их не реализации, приведены  в приложении №2 к муниципальной программе.</w:t>
      </w:r>
    </w:p>
    <w:p w:rsidR="00254DFC" w:rsidRPr="00A0461B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4DFC" w:rsidRPr="00EB5F34" w:rsidRDefault="00254DFC" w:rsidP="00126D4D">
      <w:pPr>
        <w:ind w:left="720"/>
        <w:jc w:val="center"/>
        <w:rPr>
          <w:b/>
          <w:bCs/>
          <w:sz w:val="28"/>
          <w:szCs w:val="28"/>
        </w:rPr>
      </w:pPr>
      <w:r w:rsidRPr="00EB5F34">
        <w:rPr>
          <w:b/>
          <w:bCs/>
          <w:sz w:val="28"/>
          <w:szCs w:val="28"/>
        </w:rPr>
        <w:t xml:space="preserve"> 4. Информация по ресурсному обеспечению Подпрограммы </w:t>
      </w:r>
    </w:p>
    <w:p w:rsidR="00254DFC" w:rsidRPr="00A0461B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4DFC" w:rsidRDefault="00254DFC" w:rsidP="00AC43CA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Источником финансового обеспечения Подпрограммы являются средства из местного бюджета. Суммарно на реализацию мероприятий Подпрограммы требуется выделение 1 437</w:t>
      </w:r>
      <w:r w:rsidRPr="008F19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19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F19A6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Pr="00A0461B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по годам</w:t>
      </w:r>
      <w:r w:rsidRPr="00A046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4DFC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- 2014 год – 187,1</w:t>
      </w:r>
      <w:r w:rsidRPr="00414340">
        <w:rPr>
          <w:rFonts w:ascii="Times New Roman" w:hAnsi="Times New Roman" w:cs="Times New Roman"/>
          <w:sz w:val="28"/>
          <w:szCs w:val="28"/>
        </w:rPr>
        <w:t xml:space="preserve"> </w:t>
      </w:r>
      <w:r w:rsidRPr="00C53A59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254DFC" w:rsidRPr="00C53A59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- 2015 год – 184,6</w:t>
      </w:r>
      <w:r w:rsidRPr="00C53A59">
        <w:rPr>
          <w:rFonts w:ascii="Times New Roman" w:hAnsi="Times New Roman" w:cs="Times New Roman"/>
          <w:sz w:val="28"/>
          <w:szCs w:val="28"/>
        </w:rPr>
        <w:t xml:space="preserve"> тысяч рублей; </w:t>
      </w:r>
    </w:p>
    <w:p w:rsidR="00254DFC" w:rsidRPr="00C53A59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3A59">
        <w:rPr>
          <w:rFonts w:ascii="Times New Roman" w:hAnsi="Times New Roman" w:cs="Times New Roman"/>
          <w:sz w:val="28"/>
          <w:szCs w:val="28"/>
        </w:rPr>
        <w:t xml:space="preserve">- 2016 год – </w:t>
      </w:r>
      <w:r>
        <w:rPr>
          <w:rFonts w:ascii="Times New Roman" w:hAnsi="Times New Roman" w:cs="Times New Roman"/>
          <w:sz w:val="28"/>
          <w:szCs w:val="28"/>
        </w:rPr>
        <w:t xml:space="preserve">193,5 </w:t>
      </w:r>
      <w:r w:rsidRPr="00C53A59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254DFC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3A59">
        <w:rPr>
          <w:rFonts w:ascii="Times New Roman" w:hAnsi="Times New Roman" w:cs="Times New Roman"/>
          <w:sz w:val="28"/>
          <w:szCs w:val="28"/>
        </w:rPr>
        <w:t xml:space="preserve">- 2017 год – </w:t>
      </w:r>
      <w:r>
        <w:rPr>
          <w:rFonts w:ascii="Times New Roman" w:hAnsi="Times New Roman" w:cs="Times New Roman"/>
          <w:sz w:val="28"/>
          <w:szCs w:val="28"/>
        </w:rPr>
        <w:t>202,8 тысяч рублей;</w:t>
      </w:r>
    </w:p>
    <w:p w:rsidR="00254DFC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- 2018 год – 213,4 </w:t>
      </w:r>
      <w:r w:rsidRPr="00C53A59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254DFC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- 2019 год – 223,4 </w:t>
      </w:r>
      <w:r w:rsidRPr="00C53A59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254DFC" w:rsidRPr="00C53A59" w:rsidRDefault="00254DFC" w:rsidP="001E3A61">
      <w:pPr>
        <w:pStyle w:val="ConsNormal"/>
        <w:widowControl/>
        <w:ind w:right="-10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- 2020 год – 233,0 тысяч рублей.</w:t>
      </w:r>
    </w:p>
    <w:p w:rsidR="00254DFC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Объем</w:t>
      </w:r>
      <w:r w:rsidRPr="00A0461B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Подпрограммы подлежит ежегодному уточнению с учетом возможностей средств местного бюджета.</w:t>
      </w:r>
    </w:p>
    <w:p w:rsidR="00254DFC" w:rsidRDefault="00254DFC" w:rsidP="00664E6F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Расходы местного бюджета на реализацию Подпрограммы приведены в приложении №5 к муниципальной программе.</w:t>
      </w:r>
    </w:p>
    <w:p w:rsidR="00254DFC" w:rsidRPr="00A0461B" w:rsidRDefault="00254DFC" w:rsidP="00A40789">
      <w:pPr>
        <w:pStyle w:val="ConsNormal"/>
        <w:widowControl/>
        <w:ind w:right="-10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FC" w:rsidRPr="00146A40" w:rsidRDefault="00254DFC" w:rsidP="00A40789"/>
    <w:p w:rsidR="00254DFC" w:rsidRPr="00A0461B" w:rsidRDefault="00254DFC" w:rsidP="00A40789">
      <w:pPr>
        <w:pStyle w:val="ConsNormal"/>
        <w:widowControl/>
        <w:ind w:right="-8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4DFC" w:rsidRDefault="00254DFC" w:rsidP="00A40789">
      <w:pPr>
        <w:pStyle w:val="ConsNormal"/>
        <w:widowControl/>
        <w:ind w:right="-104"/>
        <w:jc w:val="both"/>
        <w:rPr>
          <w:rFonts w:ascii="Times New Roman" w:hAnsi="Times New Roman" w:cs="Times New Roman"/>
          <w:sz w:val="28"/>
          <w:szCs w:val="28"/>
        </w:rPr>
      </w:pPr>
    </w:p>
    <w:p w:rsidR="00254DFC" w:rsidRDefault="00254DFC" w:rsidP="00A40789">
      <w:pPr>
        <w:jc w:val="right"/>
      </w:pPr>
    </w:p>
    <w:p w:rsidR="00254DFC" w:rsidRDefault="00254DFC" w:rsidP="00A40789">
      <w:pPr>
        <w:jc w:val="right"/>
      </w:pPr>
    </w:p>
    <w:p w:rsidR="00254DFC" w:rsidRDefault="00254DFC" w:rsidP="00A40789">
      <w:pPr>
        <w:jc w:val="right"/>
      </w:pPr>
    </w:p>
    <w:p w:rsidR="00254DFC" w:rsidRDefault="00254DFC" w:rsidP="00A40789">
      <w:pPr>
        <w:jc w:val="right"/>
      </w:pPr>
    </w:p>
    <w:p w:rsidR="00254DFC" w:rsidRDefault="00254DFC" w:rsidP="00A40789">
      <w:pPr>
        <w:jc w:val="right"/>
      </w:pPr>
    </w:p>
    <w:p w:rsidR="00254DFC" w:rsidRDefault="00254DFC" w:rsidP="00A40789">
      <w:pPr>
        <w:jc w:val="right"/>
      </w:pPr>
    </w:p>
    <w:p w:rsidR="00254DFC" w:rsidRDefault="00254DFC" w:rsidP="00A40789"/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A40789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Default="00254DFC" w:rsidP="007F4363">
      <w:pPr>
        <w:widowControl w:val="0"/>
        <w:autoSpaceDE w:val="0"/>
        <w:autoSpaceDN w:val="0"/>
        <w:adjustRightInd w:val="0"/>
        <w:sectPr w:rsidR="00254DFC" w:rsidSect="00716307">
          <w:pgSz w:w="11906" w:h="16838"/>
          <w:pgMar w:top="539" w:right="1701" w:bottom="539" w:left="851" w:header="709" w:footer="709" w:gutter="0"/>
          <w:cols w:space="708"/>
          <w:docGrid w:linePitch="360"/>
        </w:sectPr>
      </w:pPr>
    </w:p>
    <w:p w:rsidR="00254DFC" w:rsidRDefault="00254DFC" w:rsidP="007F4363">
      <w:pPr>
        <w:widowControl w:val="0"/>
        <w:autoSpaceDE w:val="0"/>
        <w:autoSpaceDN w:val="0"/>
        <w:adjustRightInd w:val="0"/>
      </w:pPr>
    </w:p>
    <w:p w:rsidR="00254DFC" w:rsidRPr="00581D83" w:rsidRDefault="00254DFC" w:rsidP="00AE42BA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254DFC" w:rsidRPr="00AE42BA" w:rsidRDefault="00254DFC" w:rsidP="00AE42BA">
      <w:pPr>
        <w:widowControl w:val="0"/>
        <w:autoSpaceDE w:val="0"/>
        <w:autoSpaceDN w:val="0"/>
        <w:adjustRightInd w:val="0"/>
        <w:ind w:firstLine="10632"/>
        <w:outlineLvl w:val="2"/>
        <w:rPr>
          <w:lang w:eastAsia="en-US"/>
        </w:rPr>
      </w:pPr>
      <w:r w:rsidRPr="00AE42BA">
        <w:rPr>
          <w:lang w:eastAsia="en-US"/>
        </w:rPr>
        <w:t xml:space="preserve">Приложение № 1 к муниципальной              </w:t>
      </w:r>
    </w:p>
    <w:p w:rsidR="00254DFC" w:rsidRDefault="00254DFC" w:rsidP="00AE42BA">
      <w:pPr>
        <w:widowControl w:val="0"/>
        <w:autoSpaceDE w:val="0"/>
        <w:autoSpaceDN w:val="0"/>
        <w:adjustRightInd w:val="0"/>
        <w:ind w:firstLine="10632"/>
        <w:outlineLvl w:val="2"/>
        <w:rPr>
          <w:lang w:eastAsia="en-US"/>
        </w:rPr>
      </w:pP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AE42BA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Default="00254DFC" w:rsidP="00AE42BA">
      <w:pPr>
        <w:widowControl w:val="0"/>
        <w:autoSpaceDE w:val="0"/>
        <w:autoSpaceDN w:val="0"/>
        <w:adjustRightInd w:val="0"/>
        <w:outlineLvl w:val="2"/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 w:rsidRPr="00581D83">
        <w:rPr>
          <w:sz w:val="28"/>
          <w:szCs w:val="28"/>
          <w:lang w:eastAsia="en-US"/>
        </w:rPr>
        <w:t>»</w:t>
      </w:r>
      <w:r>
        <w:t xml:space="preserve">  </w:t>
      </w:r>
    </w:p>
    <w:p w:rsidR="00254DFC" w:rsidRPr="00DE72FD" w:rsidRDefault="00254DFC" w:rsidP="00AE42BA">
      <w:pPr>
        <w:widowControl w:val="0"/>
        <w:autoSpaceDE w:val="0"/>
        <w:autoSpaceDN w:val="0"/>
        <w:adjustRightInd w:val="0"/>
        <w:outlineLvl w:val="2"/>
      </w:pPr>
      <w:r>
        <w:t xml:space="preserve">             </w:t>
      </w:r>
    </w:p>
    <w:p w:rsidR="00254DFC" w:rsidRPr="00DE72FD" w:rsidRDefault="00254DFC" w:rsidP="00CB50A8">
      <w:pPr>
        <w:widowControl w:val="0"/>
        <w:tabs>
          <w:tab w:val="left" w:pos="9610"/>
        </w:tabs>
        <w:autoSpaceDE w:val="0"/>
        <w:autoSpaceDN w:val="0"/>
        <w:adjustRightInd w:val="0"/>
        <w:jc w:val="center"/>
      </w:pPr>
      <w:r w:rsidRPr="00DE72FD">
        <w:t>Сведения</w:t>
      </w:r>
    </w:p>
    <w:p w:rsidR="00254DFC" w:rsidRDefault="00254DFC" w:rsidP="00CB50A8">
      <w:pPr>
        <w:widowControl w:val="0"/>
        <w:autoSpaceDE w:val="0"/>
        <w:autoSpaceDN w:val="0"/>
        <w:adjustRightInd w:val="0"/>
        <w:jc w:val="center"/>
      </w:pPr>
      <w:r w:rsidRPr="00581D83">
        <w:rPr>
          <w:sz w:val="28"/>
          <w:szCs w:val="28"/>
          <w:lang w:eastAsia="en-US"/>
        </w:rPr>
        <w:t>о показателях (индикаторах) муниципальной программы, подпрограмм и их значениях</w:t>
      </w:r>
      <w:r w:rsidRPr="00DE72FD">
        <w:t xml:space="preserve"> </w:t>
      </w:r>
    </w:p>
    <w:p w:rsidR="00254DFC" w:rsidRDefault="00254DFC" w:rsidP="00CB50A8">
      <w:pPr>
        <w:widowControl w:val="0"/>
        <w:autoSpaceDE w:val="0"/>
        <w:autoSpaceDN w:val="0"/>
        <w:adjustRightInd w:val="0"/>
        <w:jc w:val="center"/>
      </w:pPr>
    </w:p>
    <w:tbl>
      <w:tblPr>
        <w:tblW w:w="142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4500"/>
        <w:gridCol w:w="1440"/>
        <w:gridCol w:w="1080"/>
        <w:gridCol w:w="960"/>
        <w:gridCol w:w="960"/>
        <w:gridCol w:w="960"/>
        <w:gridCol w:w="960"/>
        <w:gridCol w:w="960"/>
        <w:gridCol w:w="960"/>
        <w:gridCol w:w="960"/>
      </w:tblGrid>
      <w:tr w:rsidR="00254DFC">
        <w:tc>
          <w:tcPr>
            <w:tcW w:w="540" w:type="dxa"/>
            <w:vMerge w:val="restart"/>
          </w:tcPr>
          <w:p w:rsidR="00254DFC" w:rsidRPr="00DE72F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№</w:t>
            </w:r>
            <w:r w:rsidRPr="00DE72FD">
              <w:br/>
              <w:t>п/п</w:t>
            </w:r>
          </w:p>
        </w:tc>
        <w:tc>
          <w:tcPr>
            <w:tcW w:w="4500" w:type="dxa"/>
            <w:vMerge w:val="restart"/>
          </w:tcPr>
          <w:p w:rsidR="00254DFC" w:rsidRPr="00DE72F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 xml:space="preserve">Показатель (индикатор)   </w:t>
            </w:r>
            <w:r w:rsidRPr="00DE72FD">
              <w:br/>
              <w:t>(наименование)</w:t>
            </w:r>
          </w:p>
        </w:tc>
        <w:tc>
          <w:tcPr>
            <w:tcW w:w="1440" w:type="dxa"/>
            <w:vMerge w:val="restart"/>
          </w:tcPr>
          <w:p w:rsidR="00254DFC" w:rsidRPr="00DE72F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ед.</w:t>
            </w:r>
            <w:r w:rsidRPr="00DE72FD">
              <w:br/>
              <w:t>изм.</w:t>
            </w:r>
          </w:p>
        </w:tc>
        <w:tc>
          <w:tcPr>
            <w:tcW w:w="7800" w:type="dxa"/>
            <w:gridSpan w:val="8"/>
          </w:tcPr>
          <w:p w:rsidR="00254DFC" w:rsidRPr="00326D14" w:rsidRDefault="00254DFC" w:rsidP="006C4E32">
            <w:pPr>
              <w:widowControl w:val="0"/>
              <w:tabs>
                <w:tab w:val="left" w:pos="6852"/>
              </w:tabs>
              <w:autoSpaceDE w:val="0"/>
              <w:autoSpaceDN w:val="0"/>
              <w:adjustRightInd w:val="0"/>
              <w:jc w:val="center"/>
            </w:pPr>
            <w:r w:rsidRPr="00326D14">
              <w:rPr>
                <w:b/>
                <w:bCs/>
              </w:rPr>
              <w:t>Значения показателей</w:t>
            </w:r>
          </w:p>
          <w:p w:rsidR="00254DFC" w:rsidRPr="00326D14" w:rsidRDefault="00254DFC" w:rsidP="006C4E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4DFC">
        <w:tc>
          <w:tcPr>
            <w:tcW w:w="540" w:type="dxa"/>
            <w:vMerge/>
          </w:tcPr>
          <w:p w:rsidR="00254DFC" w:rsidRPr="00326D14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0" w:type="dxa"/>
            <w:vMerge/>
          </w:tcPr>
          <w:p w:rsidR="00254DFC" w:rsidRPr="00326D14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Merge/>
          </w:tcPr>
          <w:p w:rsidR="00254DFC" w:rsidRPr="00326D14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2013</w:t>
            </w:r>
          </w:p>
        </w:tc>
        <w:tc>
          <w:tcPr>
            <w:tcW w:w="960" w:type="dxa"/>
          </w:tcPr>
          <w:p w:rsidR="00254DFC" w:rsidRPr="00326D14" w:rsidRDefault="00254DFC" w:rsidP="00F339E7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2014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2015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2016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2017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2018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2019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326D14">
              <w:rPr>
                <w:b w:val="0"/>
                <w:bCs w:val="0"/>
                <w:sz w:val="24"/>
                <w:szCs w:val="24"/>
              </w:rPr>
              <w:t>2020</w:t>
            </w:r>
          </w:p>
        </w:tc>
      </w:tr>
      <w:tr w:rsidR="00254DFC">
        <w:tc>
          <w:tcPr>
            <w:tcW w:w="540" w:type="dxa"/>
          </w:tcPr>
          <w:p w:rsidR="00254DFC" w:rsidRPr="00326D14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254DFC" w:rsidRPr="00326D14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440" w:type="dxa"/>
          </w:tcPr>
          <w:p w:rsidR="00254DFC" w:rsidRPr="00326D14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08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960" w:type="dxa"/>
          </w:tcPr>
          <w:p w:rsidR="00254DFC" w:rsidRPr="00326D14" w:rsidRDefault="00254DFC" w:rsidP="00F339E7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960" w:type="dxa"/>
          </w:tcPr>
          <w:p w:rsidR="00254DFC" w:rsidRPr="00326D14" w:rsidRDefault="00254DFC" w:rsidP="00326D14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10.</w:t>
            </w:r>
          </w:p>
        </w:tc>
      </w:tr>
      <w:tr w:rsidR="00254DFC">
        <w:tc>
          <w:tcPr>
            <w:tcW w:w="14280" w:type="dxa"/>
            <w:gridSpan w:val="11"/>
          </w:tcPr>
          <w:p w:rsidR="00254DFC" w:rsidRPr="00264ED2" w:rsidRDefault="00254DFC" w:rsidP="00264E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</w:t>
            </w:r>
            <w:r w:rsidRPr="00264ED2">
              <w:rPr>
                <w:lang w:eastAsia="en-US"/>
              </w:rPr>
              <w:t>«Развитие физической культуры и массового  спорта в городе Каменск-Шахтинский на 2014-2020 годы»</w:t>
            </w:r>
          </w:p>
        </w:tc>
      </w:tr>
      <w:tr w:rsidR="00254DFC">
        <w:tc>
          <w:tcPr>
            <w:tcW w:w="54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1.</w:t>
            </w:r>
          </w:p>
        </w:tc>
        <w:tc>
          <w:tcPr>
            <w:tcW w:w="4500" w:type="dxa"/>
          </w:tcPr>
          <w:p w:rsidR="00254DFC" w:rsidRPr="001117CD" w:rsidRDefault="00254DFC" w:rsidP="009571F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Темп роста доли</w:t>
            </w:r>
            <w:r w:rsidRPr="001117CD">
              <w:rPr>
                <w:rFonts w:ascii="Times New Roman CYR" w:hAnsi="Times New Roman CYR" w:cs="Times New Roman CYR"/>
              </w:rPr>
              <w:t xml:space="preserve"> граждан, систематически занимающихся физкультурой и спортом (процентов от общей численности населения города)</w:t>
            </w:r>
          </w:p>
        </w:tc>
        <w:tc>
          <w:tcPr>
            <w:tcW w:w="144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108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60" w:type="dxa"/>
          </w:tcPr>
          <w:p w:rsidR="00254DFC" w:rsidRPr="001117CD" w:rsidRDefault="00254DFC" w:rsidP="00F339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107,4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111,5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113,0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115,2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129,6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137,0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148,1</w:t>
            </w:r>
          </w:p>
        </w:tc>
      </w:tr>
      <w:tr w:rsidR="00254DFC">
        <w:tc>
          <w:tcPr>
            <w:tcW w:w="54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2.</w:t>
            </w:r>
          </w:p>
        </w:tc>
        <w:tc>
          <w:tcPr>
            <w:tcW w:w="4500" w:type="dxa"/>
          </w:tcPr>
          <w:p w:rsidR="00254DFC" w:rsidRPr="001117CD" w:rsidRDefault="00254DFC" w:rsidP="00780692">
            <w:pPr>
              <w:rPr>
                <w:b/>
                <w:bCs/>
              </w:rPr>
            </w:pPr>
            <w:r>
              <w:t>Темп роста о</w:t>
            </w:r>
            <w:r w:rsidRPr="001117CD">
              <w:t>хват</w:t>
            </w:r>
            <w:r>
              <w:t>а</w:t>
            </w:r>
            <w:r w:rsidRPr="001117CD">
              <w:t xml:space="preserve"> школьников услугами дополнительного образования спортивной направленности</w:t>
            </w:r>
          </w:p>
        </w:tc>
        <w:tc>
          <w:tcPr>
            <w:tcW w:w="1440" w:type="dxa"/>
          </w:tcPr>
          <w:p w:rsidR="00254DFC" w:rsidRPr="001117CD" w:rsidRDefault="00254DFC"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108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60" w:type="dxa"/>
          </w:tcPr>
          <w:p w:rsidR="00254DFC" w:rsidRPr="001117CD" w:rsidRDefault="00254DFC" w:rsidP="00F339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100,8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101,4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102,8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104,2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105,6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107,0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108,5</w:t>
            </w:r>
          </w:p>
        </w:tc>
      </w:tr>
      <w:tr w:rsidR="00254DFC">
        <w:tc>
          <w:tcPr>
            <w:tcW w:w="54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3.</w:t>
            </w:r>
          </w:p>
        </w:tc>
        <w:tc>
          <w:tcPr>
            <w:tcW w:w="4500" w:type="dxa"/>
          </w:tcPr>
          <w:p w:rsidR="00254DFC" w:rsidRPr="001117CD" w:rsidRDefault="00254DFC" w:rsidP="0078069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Темп роста д</w:t>
            </w:r>
            <w:r w:rsidRPr="001117CD">
              <w:rPr>
                <w:rFonts w:ascii="Times New Roman CYR" w:hAnsi="Times New Roman CYR" w:cs="Times New Roman CYR"/>
              </w:rPr>
              <w:t>ол</w:t>
            </w:r>
            <w:r>
              <w:rPr>
                <w:rFonts w:ascii="Times New Roman CYR" w:hAnsi="Times New Roman CYR" w:cs="Times New Roman CYR"/>
              </w:rPr>
              <w:t>и</w:t>
            </w:r>
            <w:r w:rsidRPr="001117CD">
              <w:rPr>
                <w:rFonts w:ascii="Times New Roman CYR" w:hAnsi="Times New Roman CYR" w:cs="Times New Roman CYR"/>
              </w:rPr>
              <w:t xml:space="preserve"> граждан, систематически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1117CD">
              <w:rPr>
                <w:rFonts w:ascii="Times New Roman CYR" w:hAnsi="Times New Roman CYR" w:cs="Times New Roman CYR"/>
              </w:rPr>
              <w:t>занимающихся физкультурой и спортом в муниципальном учреждении «Спортивный комплекс «Прогресс» (процентов от общей численности населения города)</w:t>
            </w:r>
          </w:p>
        </w:tc>
        <w:tc>
          <w:tcPr>
            <w:tcW w:w="1440" w:type="dxa"/>
          </w:tcPr>
          <w:p w:rsidR="00254DFC" w:rsidRPr="001117CD" w:rsidRDefault="00254DFC"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108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  <w:tc>
          <w:tcPr>
            <w:tcW w:w="960" w:type="dxa"/>
          </w:tcPr>
          <w:p w:rsidR="00254DFC" w:rsidRPr="001117CD" w:rsidRDefault="00254DFC" w:rsidP="00F339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103,2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104,8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108,1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109,7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111,3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112,9</w:t>
            </w:r>
          </w:p>
        </w:tc>
        <w:tc>
          <w:tcPr>
            <w:tcW w:w="960" w:type="dxa"/>
          </w:tcPr>
          <w:p w:rsidR="00254DFC" w:rsidRPr="001117CD" w:rsidRDefault="00254DFC" w:rsidP="00326D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114,5</w:t>
            </w:r>
          </w:p>
        </w:tc>
      </w:tr>
      <w:tr w:rsidR="00254DFC">
        <w:trPr>
          <w:trHeight w:val="952"/>
        </w:trPr>
        <w:tc>
          <w:tcPr>
            <w:tcW w:w="540" w:type="dxa"/>
          </w:tcPr>
          <w:p w:rsidR="00254DFC" w:rsidRPr="001117CD" w:rsidRDefault="00254DFC" w:rsidP="00375A4C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1117CD">
              <w:t>.</w:t>
            </w:r>
          </w:p>
        </w:tc>
        <w:tc>
          <w:tcPr>
            <w:tcW w:w="4500" w:type="dxa"/>
          </w:tcPr>
          <w:p w:rsidR="00254DFC" w:rsidRPr="001117CD" w:rsidRDefault="00254DFC" w:rsidP="00C50617">
            <w:pPr>
              <w:jc w:val="both"/>
            </w:pPr>
            <w:r>
              <w:t>Темп роста д</w:t>
            </w:r>
            <w:r w:rsidRPr="001117CD">
              <w:t>ол</w:t>
            </w:r>
            <w:r>
              <w:t>и</w:t>
            </w:r>
            <w:r w:rsidRPr="001117CD">
              <w:t xml:space="preserve"> молодежи вовлеченной в воспитательные, просветительские и профилактические акции и мероприятия </w:t>
            </w:r>
          </w:p>
        </w:tc>
        <w:tc>
          <w:tcPr>
            <w:tcW w:w="1440" w:type="dxa"/>
          </w:tcPr>
          <w:p w:rsidR="00254DFC" w:rsidRPr="001117CD" w:rsidRDefault="00254DFC" w:rsidP="00293270">
            <w:pPr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1080" w:type="dxa"/>
          </w:tcPr>
          <w:p w:rsidR="00254DFC" w:rsidRPr="001117CD" w:rsidRDefault="00254DFC" w:rsidP="00C50617">
            <w:pPr>
              <w:jc w:val="center"/>
            </w:pPr>
            <w:r>
              <w:t>10</w:t>
            </w:r>
            <w:r w:rsidRPr="001117CD">
              <w:t>0</w:t>
            </w:r>
            <w:r>
              <w:t>,0</w:t>
            </w:r>
          </w:p>
        </w:tc>
        <w:tc>
          <w:tcPr>
            <w:tcW w:w="960" w:type="dxa"/>
          </w:tcPr>
          <w:p w:rsidR="00254DFC" w:rsidRPr="001117CD" w:rsidRDefault="00254DFC" w:rsidP="00C50617">
            <w:pPr>
              <w:jc w:val="center"/>
            </w:pPr>
            <w:r>
              <w:t>10</w:t>
            </w:r>
            <w:r w:rsidRPr="001117CD">
              <w:t>0</w:t>
            </w:r>
            <w:r>
              <w:t>,0</w:t>
            </w:r>
          </w:p>
        </w:tc>
        <w:tc>
          <w:tcPr>
            <w:tcW w:w="960" w:type="dxa"/>
          </w:tcPr>
          <w:p w:rsidR="00254DFC" w:rsidRPr="001117CD" w:rsidRDefault="00254DFC" w:rsidP="00C50617">
            <w:pPr>
              <w:jc w:val="center"/>
            </w:pPr>
            <w:r>
              <w:t>10</w:t>
            </w:r>
            <w:r w:rsidRPr="001117CD">
              <w:t>0</w:t>
            </w:r>
            <w:r>
              <w:t>,0</w:t>
            </w:r>
          </w:p>
        </w:tc>
        <w:tc>
          <w:tcPr>
            <w:tcW w:w="960" w:type="dxa"/>
          </w:tcPr>
          <w:p w:rsidR="00254DFC" w:rsidRPr="001117CD" w:rsidRDefault="00254DFC" w:rsidP="00C50617">
            <w:pPr>
              <w:jc w:val="center"/>
            </w:pPr>
            <w:r>
              <w:t>100,0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  <w:r>
              <w:t>112,5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  <w:r>
              <w:t>112,5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  <w:r>
              <w:t>112,5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  <w:r>
              <w:t>112,5</w:t>
            </w:r>
          </w:p>
        </w:tc>
      </w:tr>
      <w:tr w:rsidR="00254DFC">
        <w:tc>
          <w:tcPr>
            <w:tcW w:w="14280" w:type="dxa"/>
            <w:gridSpan w:val="11"/>
          </w:tcPr>
          <w:p w:rsidR="00254DFC" w:rsidRPr="003D19E0" w:rsidRDefault="00254DFC" w:rsidP="003D19E0">
            <w:pPr>
              <w:jc w:val="center"/>
            </w:pPr>
            <w:r w:rsidRPr="003D19E0">
              <w:t>Подпрограмма 1 «Управление  развитием  отрасли  физической   культуры   и   спорта»</w:t>
            </w:r>
          </w:p>
        </w:tc>
      </w:tr>
      <w:tr w:rsidR="00254DFC">
        <w:tc>
          <w:tcPr>
            <w:tcW w:w="540" w:type="dxa"/>
          </w:tcPr>
          <w:p w:rsidR="00254DFC" w:rsidRPr="001117CD" w:rsidRDefault="00254DFC" w:rsidP="00375A4C">
            <w:pPr>
              <w:widowControl w:val="0"/>
              <w:autoSpaceDE w:val="0"/>
              <w:autoSpaceDN w:val="0"/>
              <w:adjustRightInd w:val="0"/>
            </w:pPr>
            <w:r>
              <w:t>1.1</w:t>
            </w:r>
          </w:p>
        </w:tc>
        <w:tc>
          <w:tcPr>
            <w:tcW w:w="4500" w:type="dxa"/>
          </w:tcPr>
          <w:p w:rsidR="00254DFC" w:rsidRPr="001117CD" w:rsidRDefault="00254DFC" w:rsidP="00C50617">
            <w:r w:rsidRPr="00C50617">
              <w:t xml:space="preserve">Доля граждан, </w:t>
            </w:r>
            <w:r w:rsidRPr="00C50617">
              <w:rPr>
                <w:rFonts w:ascii="Times New Roman CYR" w:hAnsi="Times New Roman CYR" w:cs="Times New Roman CYR"/>
              </w:rPr>
              <w:t>систематически</w:t>
            </w:r>
            <w:r w:rsidRPr="0015732E">
              <w:rPr>
                <w:rFonts w:ascii="Times New Roman CYR" w:hAnsi="Times New Roman CYR" w:cs="Times New Roman CYR"/>
                <w:u w:val="single"/>
              </w:rPr>
              <w:t xml:space="preserve"> </w:t>
            </w:r>
            <w:r w:rsidRPr="00C50617">
              <w:rPr>
                <w:rFonts w:ascii="Times New Roman CYR" w:hAnsi="Times New Roman CYR" w:cs="Times New Roman CYR"/>
              </w:rPr>
              <w:t>занимающихся физкультурой</w:t>
            </w:r>
            <w:r w:rsidRPr="001117CD">
              <w:rPr>
                <w:rFonts w:ascii="Times New Roman CYR" w:hAnsi="Times New Roman CYR" w:cs="Times New Roman CYR"/>
              </w:rPr>
              <w:t xml:space="preserve"> и спортом</w:t>
            </w:r>
            <w:r>
              <w:rPr>
                <w:rFonts w:ascii="Times New Roman CYR" w:hAnsi="Times New Roman CYR" w:cs="Times New Roman CYR"/>
              </w:rPr>
              <w:t xml:space="preserve"> в общей численности населения города</w:t>
            </w:r>
          </w:p>
        </w:tc>
        <w:tc>
          <w:tcPr>
            <w:tcW w:w="1440" w:type="dxa"/>
          </w:tcPr>
          <w:p w:rsidR="00254DFC" w:rsidRPr="001117CD" w:rsidRDefault="00254DFC" w:rsidP="00293270">
            <w:pPr>
              <w:jc w:val="center"/>
            </w:pPr>
            <w:r>
              <w:t>процентов</w:t>
            </w:r>
          </w:p>
        </w:tc>
        <w:tc>
          <w:tcPr>
            <w:tcW w:w="1080" w:type="dxa"/>
          </w:tcPr>
          <w:p w:rsidR="00254DFC" w:rsidRPr="001117CD" w:rsidRDefault="00254DFC" w:rsidP="00293270">
            <w:pPr>
              <w:jc w:val="center"/>
            </w:pPr>
            <w:r>
              <w:t>27,0</w:t>
            </w:r>
          </w:p>
        </w:tc>
        <w:tc>
          <w:tcPr>
            <w:tcW w:w="960" w:type="dxa"/>
          </w:tcPr>
          <w:p w:rsidR="00254DFC" w:rsidRPr="001117CD" w:rsidRDefault="00254DFC" w:rsidP="00F339E7">
            <w:pPr>
              <w:jc w:val="center"/>
            </w:pPr>
            <w:r>
              <w:t>29,0</w:t>
            </w:r>
          </w:p>
        </w:tc>
        <w:tc>
          <w:tcPr>
            <w:tcW w:w="960" w:type="dxa"/>
          </w:tcPr>
          <w:p w:rsidR="00254DFC" w:rsidRPr="001117CD" w:rsidRDefault="00254DFC" w:rsidP="00293270">
            <w:pPr>
              <w:jc w:val="center"/>
            </w:pPr>
            <w:r>
              <w:t>30,1</w:t>
            </w:r>
          </w:p>
        </w:tc>
        <w:tc>
          <w:tcPr>
            <w:tcW w:w="960" w:type="dxa"/>
          </w:tcPr>
          <w:p w:rsidR="00254DFC" w:rsidRDefault="00254DFC" w:rsidP="00293270">
            <w:pPr>
              <w:jc w:val="center"/>
            </w:pPr>
            <w:r>
              <w:t>30,5</w:t>
            </w:r>
          </w:p>
        </w:tc>
        <w:tc>
          <w:tcPr>
            <w:tcW w:w="960" w:type="dxa"/>
          </w:tcPr>
          <w:p w:rsidR="00254DFC" w:rsidRPr="00B10272" w:rsidRDefault="00254DFC">
            <w:r>
              <w:t>31,1</w:t>
            </w:r>
          </w:p>
        </w:tc>
        <w:tc>
          <w:tcPr>
            <w:tcW w:w="960" w:type="dxa"/>
          </w:tcPr>
          <w:p w:rsidR="00254DFC" w:rsidRPr="00B10272" w:rsidRDefault="00254DFC">
            <w:r>
              <w:t>35,0</w:t>
            </w:r>
          </w:p>
        </w:tc>
        <w:tc>
          <w:tcPr>
            <w:tcW w:w="960" w:type="dxa"/>
          </w:tcPr>
          <w:p w:rsidR="00254DFC" w:rsidRPr="00B10272" w:rsidRDefault="00254DFC">
            <w:r>
              <w:t>37,0</w:t>
            </w:r>
          </w:p>
        </w:tc>
        <w:tc>
          <w:tcPr>
            <w:tcW w:w="960" w:type="dxa"/>
          </w:tcPr>
          <w:p w:rsidR="00254DFC" w:rsidRPr="00B10272" w:rsidRDefault="00254DFC" w:rsidP="00C50617">
            <w:r>
              <w:t>40,0</w:t>
            </w:r>
          </w:p>
        </w:tc>
      </w:tr>
      <w:tr w:rsidR="00254DFC">
        <w:tc>
          <w:tcPr>
            <w:tcW w:w="14280" w:type="dxa"/>
            <w:gridSpan w:val="11"/>
          </w:tcPr>
          <w:p w:rsidR="00254DFC" w:rsidRPr="00441ABF" w:rsidRDefault="00254DFC" w:rsidP="00441ABF">
            <w:pPr>
              <w:jc w:val="center"/>
            </w:pPr>
            <w:r w:rsidRPr="00441ABF">
              <w:t>Подпрограмма 2 «</w:t>
            </w:r>
            <w:r w:rsidRPr="00441ABF">
              <w:rPr>
                <w:rFonts w:ascii="Times New Roman CYR" w:hAnsi="Times New Roman CYR" w:cs="Times New Roman CYR"/>
              </w:rPr>
      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заданиями»</w:t>
            </w:r>
          </w:p>
        </w:tc>
      </w:tr>
      <w:tr w:rsidR="00254DFC">
        <w:tc>
          <w:tcPr>
            <w:tcW w:w="540" w:type="dxa"/>
          </w:tcPr>
          <w:p w:rsidR="00254DFC" w:rsidRPr="001117CD" w:rsidRDefault="00254DFC" w:rsidP="00375A4C">
            <w:pPr>
              <w:widowControl w:val="0"/>
              <w:autoSpaceDE w:val="0"/>
              <w:autoSpaceDN w:val="0"/>
              <w:adjustRightInd w:val="0"/>
            </w:pPr>
            <w:r>
              <w:t>2.1</w:t>
            </w:r>
          </w:p>
        </w:tc>
        <w:tc>
          <w:tcPr>
            <w:tcW w:w="4500" w:type="dxa"/>
          </w:tcPr>
          <w:p w:rsidR="00254DFC" w:rsidRPr="001117CD" w:rsidRDefault="00254DFC" w:rsidP="00B13632">
            <w:r>
              <w:t xml:space="preserve">Доля </w:t>
            </w:r>
            <w:r w:rsidRPr="001117CD">
              <w:t>школьников</w:t>
            </w:r>
            <w:r>
              <w:t xml:space="preserve">, получающих </w:t>
            </w:r>
            <w:r w:rsidRPr="001117CD">
              <w:t xml:space="preserve"> услуги дополнительного образования спортивной направленности</w:t>
            </w:r>
          </w:p>
        </w:tc>
        <w:tc>
          <w:tcPr>
            <w:tcW w:w="1440" w:type="dxa"/>
          </w:tcPr>
          <w:p w:rsidR="00254DFC" w:rsidRDefault="00254DFC" w:rsidP="00293270">
            <w:pPr>
              <w:jc w:val="center"/>
            </w:pPr>
          </w:p>
          <w:p w:rsidR="00254DFC" w:rsidRDefault="00254DFC" w:rsidP="00293270">
            <w:pPr>
              <w:jc w:val="center"/>
            </w:pPr>
          </w:p>
          <w:p w:rsidR="00254DFC" w:rsidRPr="001117CD" w:rsidRDefault="00254DFC" w:rsidP="00293270">
            <w:pPr>
              <w:jc w:val="center"/>
            </w:pPr>
            <w:r>
              <w:t>процентов</w:t>
            </w:r>
          </w:p>
        </w:tc>
        <w:tc>
          <w:tcPr>
            <w:tcW w:w="108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35,5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35,8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36,0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36,5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37,0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37,5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38,0</w:t>
            </w:r>
          </w:p>
        </w:tc>
        <w:tc>
          <w:tcPr>
            <w:tcW w:w="960" w:type="dxa"/>
          </w:tcPr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4DFC" w:rsidRPr="001117CD" w:rsidRDefault="00254DFC" w:rsidP="00E438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38,5</w:t>
            </w:r>
          </w:p>
        </w:tc>
      </w:tr>
      <w:tr w:rsidR="00254DFC">
        <w:tc>
          <w:tcPr>
            <w:tcW w:w="14280" w:type="dxa"/>
            <w:gridSpan w:val="11"/>
          </w:tcPr>
          <w:p w:rsidR="00254DFC" w:rsidRPr="00441ABF" w:rsidRDefault="00254DFC" w:rsidP="00441ABF">
            <w:pPr>
              <w:jc w:val="center"/>
            </w:pPr>
            <w:r w:rsidRPr="00441ABF">
              <w:t xml:space="preserve">Подпрограмма 3 «Выполнение функций муниципальным бюджетным учреждением города Каменск-Шахтинский «Спортивный комплекс </w:t>
            </w:r>
            <w:r w:rsidRPr="00441ABF">
              <w:rPr>
                <w:rFonts w:ascii="13" w:hAnsi="13" w:cs="13"/>
              </w:rPr>
              <w:t>«Прогресс»</w:t>
            </w:r>
            <w:r w:rsidRPr="00441ABF">
              <w:t>, в том числе по оказанию муниципальных услуг в соответствии с установленным муниципальным заданием</w:t>
            </w:r>
          </w:p>
        </w:tc>
      </w:tr>
      <w:tr w:rsidR="00254DFC">
        <w:tc>
          <w:tcPr>
            <w:tcW w:w="540" w:type="dxa"/>
          </w:tcPr>
          <w:p w:rsidR="00254DFC" w:rsidRPr="001117CD" w:rsidRDefault="00254DFC" w:rsidP="00375A4C">
            <w:pPr>
              <w:widowControl w:val="0"/>
              <w:autoSpaceDE w:val="0"/>
              <w:autoSpaceDN w:val="0"/>
              <w:adjustRightInd w:val="0"/>
            </w:pPr>
            <w:r>
              <w:t>3.1</w:t>
            </w:r>
          </w:p>
        </w:tc>
        <w:tc>
          <w:tcPr>
            <w:tcW w:w="4500" w:type="dxa"/>
          </w:tcPr>
          <w:p w:rsidR="00254DFC" w:rsidRPr="001117CD" w:rsidRDefault="00254DFC" w:rsidP="008053A6">
            <w:r>
              <w:t xml:space="preserve">Доля </w:t>
            </w:r>
            <w:r w:rsidRPr="001117CD">
              <w:rPr>
                <w:rFonts w:ascii="Times New Roman CYR" w:hAnsi="Times New Roman CYR" w:cs="Times New Roman CYR"/>
              </w:rPr>
              <w:t>граждан, систематически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1117CD">
              <w:rPr>
                <w:rFonts w:ascii="Times New Roman CYR" w:hAnsi="Times New Roman CYR" w:cs="Times New Roman CYR"/>
              </w:rPr>
              <w:t>занимающихся физкультурой и спортом в муниципальном учреждении «Спортивный комплекс «Прогресс»</w:t>
            </w:r>
          </w:p>
        </w:tc>
        <w:tc>
          <w:tcPr>
            <w:tcW w:w="1440" w:type="dxa"/>
          </w:tcPr>
          <w:p w:rsidR="00254DFC" w:rsidRDefault="00254DFC" w:rsidP="008053A6"/>
          <w:p w:rsidR="00254DFC" w:rsidRDefault="00254DFC" w:rsidP="008053A6"/>
          <w:p w:rsidR="00254DFC" w:rsidRPr="001117CD" w:rsidRDefault="00254DFC" w:rsidP="008053A6">
            <w:r>
              <w:t>процентов</w:t>
            </w:r>
          </w:p>
        </w:tc>
        <w:tc>
          <w:tcPr>
            <w:tcW w:w="108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1117CD" w:rsidRDefault="00254DFC" w:rsidP="00C50617">
            <w:pPr>
              <w:jc w:val="center"/>
            </w:pPr>
            <w:r>
              <w:t>6,2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1117CD" w:rsidRDefault="00254DFC" w:rsidP="00C50617">
            <w:pPr>
              <w:jc w:val="center"/>
            </w:pPr>
            <w:r>
              <w:t>6,4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1117CD" w:rsidRDefault="00254DFC" w:rsidP="00C50617">
            <w:pPr>
              <w:jc w:val="center"/>
            </w:pPr>
            <w:r>
              <w:t>6,5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6,7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B10272" w:rsidRDefault="00254DFC" w:rsidP="00C50617">
            <w:pPr>
              <w:jc w:val="center"/>
            </w:pPr>
            <w:r>
              <w:t>6,8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B10272" w:rsidRDefault="00254DFC" w:rsidP="00C50617">
            <w:pPr>
              <w:jc w:val="center"/>
            </w:pPr>
            <w:r>
              <w:t>6,9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B10272" w:rsidRDefault="00254DFC" w:rsidP="00C50617">
            <w:pPr>
              <w:jc w:val="center"/>
            </w:pPr>
            <w:r>
              <w:t>7,0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</w:p>
          <w:p w:rsidR="00254DFC" w:rsidRPr="00B10272" w:rsidRDefault="00254DFC" w:rsidP="00C50617">
            <w:pPr>
              <w:jc w:val="center"/>
            </w:pPr>
            <w:r>
              <w:t>7,1</w:t>
            </w:r>
          </w:p>
        </w:tc>
      </w:tr>
      <w:tr w:rsidR="00254DFC">
        <w:tc>
          <w:tcPr>
            <w:tcW w:w="14280" w:type="dxa"/>
            <w:gridSpan w:val="11"/>
          </w:tcPr>
          <w:p w:rsidR="00254DFC" w:rsidRPr="00441ABF" w:rsidRDefault="00254DFC" w:rsidP="00441ABF">
            <w:pPr>
              <w:jc w:val="center"/>
            </w:pPr>
            <w:r w:rsidRPr="00441ABF">
              <w:t>Подпрограмма 4 «Молодежь города Каменска на 2014–2020 годы»</w:t>
            </w:r>
          </w:p>
        </w:tc>
      </w:tr>
      <w:tr w:rsidR="00254DFC">
        <w:tc>
          <w:tcPr>
            <w:tcW w:w="540" w:type="dxa"/>
          </w:tcPr>
          <w:p w:rsidR="00254DFC" w:rsidRDefault="00254DFC" w:rsidP="00375A4C">
            <w:pPr>
              <w:widowControl w:val="0"/>
              <w:autoSpaceDE w:val="0"/>
              <w:autoSpaceDN w:val="0"/>
              <w:adjustRightInd w:val="0"/>
            </w:pPr>
            <w:r>
              <w:t>4.1</w:t>
            </w:r>
          </w:p>
        </w:tc>
        <w:tc>
          <w:tcPr>
            <w:tcW w:w="4500" w:type="dxa"/>
          </w:tcPr>
          <w:p w:rsidR="00254DFC" w:rsidRDefault="00254DFC" w:rsidP="008053A6">
            <w:r>
              <w:t xml:space="preserve">Доля </w:t>
            </w:r>
            <w:r w:rsidRPr="001117CD">
              <w:t>молодежи вовлеченной в воспитательные, просветительские и профилактические акции и мероприятия</w:t>
            </w:r>
          </w:p>
        </w:tc>
        <w:tc>
          <w:tcPr>
            <w:tcW w:w="1440" w:type="dxa"/>
          </w:tcPr>
          <w:p w:rsidR="00254DFC" w:rsidRDefault="00254DFC" w:rsidP="00293270">
            <w:pPr>
              <w:jc w:val="center"/>
            </w:pPr>
          </w:p>
          <w:p w:rsidR="00254DFC" w:rsidRDefault="00254DFC" w:rsidP="00293270">
            <w:pPr>
              <w:jc w:val="center"/>
            </w:pPr>
            <w:r>
              <w:t>процентов</w:t>
            </w:r>
          </w:p>
        </w:tc>
        <w:tc>
          <w:tcPr>
            <w:tcW w:w="108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80,0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80,0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80,0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80,0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90,0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90,0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90,0</w:t>
            </w:r>
          </w:p>
        </w:tc>
        <w:tc>
          <w:tcPr>
            <w:tcW w:w="960" w:type="dxa"/>
          </w:tcPr>
          <w:p w:rsidR="00254DFC" w:rsidRDefault="00254DFC" w:rsidP="00C50617">
            <w:pPr>
              <w:jc w:val="center"/>
            </w:pPr>
          </w:p>
          <w:p w:rsidR="00254DFC" w:rsidRDefault="00254DFC" w:rsidP="00C50617">
            <w:pPr>
              <w:jc w:val="center"/>
            </w:pPr>
            <w:r>
              <w:t>90,0</w:t>
            </w:r>
          </w:p>
        </w:tc>
      </w:tr>
    </w:tbl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                                  </w:t>
      </w: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</w:p>
    <w:p w:rsidR="00254DFC" w:rsidRPr="00AE42BA" w:rsidRDefault="00254DFC" w:rsidP="00AE42BA">
      <w:pPr>
        <w:widowControl w:val="0"/>
        <w:autoSpaceDE w:val="0"/>
        <w:autoSpaceDN w:val="0"/>
        <w:adjustRightInd w:val="0"/>
        <w:ind w:firstLine="10632"/>
        <w:outlineLvl w:val="2"/>
        <w:rPr>
          <w:lang w:eastAsia="en-US"/>
        </w:rPr>
      </w:pPr>
      <w:r>
        <w:t xml:space="preserve"> </w:t>
      </w:r>
      <w:r>
        <w:rPr>
          <w:lang w:eastAsia="en-US"/>
        </w:rPr>
        <w:t>Приложение № 2</w:t>
      </w:r>
      <w:r w:rsidRPr="00AE42BA">
        <w:rPr>
          <w:lang w:eastAsia="en-US"/>
        </w:rPr>
        <w:t xml:space="preserve"> к муниципальной              </w:t>
      </w:r>
    </w:p>
    <w:p w:rsidR="00254DFC" w:rsidRDefault="00254DFC" w:rsidP="00AE42BA">
      <w:pPr>
        <w:widowControl w:val="0"/>
        <w:autoSpaceDE w:val="0"/>
        <w:autoSpaceDN w:val="0"/>
        <w:adjustRightInd w:val="0"/>
        <w:ind w:firstLine="10632"/>
        <w:outlineLvl w:val="2"/>
        <w:rPr>
          <w:lang w:eastAsia="en-US"/>
        </w:rPr>
      </w:pP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AE42BA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Default="00254DFC" w:rsidP="00AE42BA">
      <w:pPr>
        <w:widowControl w:val="0"/>
        <w:autoSpaceDE w:val="0"/>
        <w:autoSpaceDN w:val="0"/>
        <w:adjustRightInd w:val="0"/>
        <w:outlineLvl w:val="2"/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 w:rsidRPr="00581D83">
        <w:rPr>
          <w:sz w:val="28"/>
          <w:szCs w:val="28"/>
          <w:lang w:eastAsia="en-US"/>
        </w:rPr>
        <w:t>»</w:t>
      </w:r>
      <w:r>
        <w:t xml:space="preserve">               </w:t>
      </w:r>
    </w:p>
    <w:p w:rsidR="00254DFC" w:rsidRDefault="00254DFC" w:rsidP="007F4363">
      <w:pPr>
        <w:widowControl w:val="0"/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254DFC" w:rsidRDefault="00254DFC" w:rsidP="00EE1084">
      <w:pPr>
        <w:widowControl w:val="0"/>
        <w:autoSpaceDE w:val="0"/>
        <w:autoSpaceDN w:val="0"/>
        <w:adjustRightInd w:val="0"/>
        <w:jc w:val="center"/>
      </w:pPr>
      <w:r>
        <w:t>Перечень</w:t>
      </w:r>
    </w:p>
    <w:p w:rsidR="00254DFC" w:rsidRPr="001E3A61" w:rsidRDefault="00254DFC" w:rsidP="001E3A61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1E3A61">
        <w:rPr>
          <w:lang w:eastAsia="en-US"/>
        </w:rPr>
        <w:t xml:space="preserve">подпрограмм, основных мероприятий </w:t>
      </w:r>
    </w:p>
    <w:p w:rsidR="00254DFC" w:rsidRPr="001E3A61" w:rsidRDefault="00254DFC" w:rsidP="001E3A61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1E3A61">
        <w:rPr>
          <w:lang w:eastAsia="en-US"/>
        </w:rPr>
        <w:t>муниципальной программы</w:t>
      </w:r>
    </w:p>
    <w:p w:rsidR="00254DFC" w:rsidRPr="001E3A61" w:rsidRDefault="00254DFC" w:rsidP="00EE1084">
      <w:pPr>
        <w:widowControl w:val="0"/>
        <w:autoSpaceDE w:val="0"/>
        <w:autoSpaceDN w:val="0"/>
        <w:adjustRightInd w:val="0"/>
        <w:jc w:val="center"/>
      </w:pPr>
    </w:p>
    <w:p w:rsidR="00254DFC" w:rsidRDefault="00254DFC" w:rsidP="00EE1084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4843" w:type="dxa"/>
        <w:tblInd w:w="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10"/>
        <w:gridCol w:w="3096"/>
        <w:gridCol w:w="2037"/>
        <w:gridCol w:w="1076"/>
        <w:gridCol w:w="1276"/>
        <w:gridCol w:w="2551"/>
        <w:gridCol w:w="2013"/>
        <w:gridCol w:w="13"/>
        <w:gridCol w:w="1958"/>
        <w:gridCol w:w="13"/>
      </w:tblGrid>
      <w:tr w:rsidR="00254DFC"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Номер и наименование    </w:t>
            </w:r>
            <w:r>
              <w:br/>
              <w:t>основного мероприятия,</w:t>
            </w:r>
          </w:p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мероприятия ведомственной целевой программы</w:t>
            </w:r>
          </w:p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Срок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Ожидаемый     </w:t>
            </w:r>
            <w:r>
              <w:br/>
              <w:t xml:space="preserve">непосредственный </w:t>
            </w:r>
            <w:r>
              <w:br/>
              <w:t xml:space="preserve">результат     </w:t>
            </w:r>
            <w:r>
              <w:br/>
              <w:t>(краткое описание)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Последствия </w:t>
            </w:r>
            <w:r>
              <w:br/>
              <w:t xml:space="preserve">нереализации основного   </w:t>
            </w:r>
            <w:r>
              <w:br/>
              <w:t xml:space="preserve">мероприятия, мероприятия ведомственной </w:t>
            </w:r>
            <w:r>
              <w:br/>
              <w:t xml:space="preserve"> целевой    </w:t>
            </w:r>
            <w:r>
              <w:br/>
              <w:t xml:space="preserve"> программы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Связь с </w:t>
            </w:r>
            <w:r>
              <w:br/>
              <w:t>показателями   муниципальной</w:t>
            </w:r>
            <w:r>
              <w:br/>
              <w:t xml:space="preserve">программы    </w:t>
            </w:r>
            <w:r>
              <w:br/>
              <w:t>(подпрограммы)</w:t>
            </w:r>
          </w:p>
        </w:tc>
      </w:tr>
      <w:tr w:rsidR="00254DFC"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Default="00254DFC"/>
        </w:tc>
        <w:tc>
          <w:tcPr>
            <w:tcW w:w="3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Default="00254DFC"/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Default="00254DFC"/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начала  </w:t>
            </w:r>
            <w:r>
              <w:br/>
              <w:t>реализа-ции</w:t>
            </w:r>
          </w:p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(год)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окончания </w:t>
            </w:r>
            <w:r>
              <w:br/>
              <w:t>реализа-ции</w:t>
            </w:r>
          </w:p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(год)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Default="00254DFC"/>
        </w:tc>
        <w:tc>
          <w:tcPr>
            <w:tcW w:w="20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Default="00254DFC"/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Default="00254DFC"/>
        </w:tc>
      </w:tr>
      <w:tr w:rsidR="00254DFC"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1.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2.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6.</w:t>
            </w:r>
          </w:p>
        </w:tc>
        <w:tc>
          <w:tcPr>
            <w:tcW w:w="20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7.</w:t>
            </w: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8.</w:t>
            </w:r>
          </w:p>
        </w:tc>
      </w:tr>
      <w:tr w:rsidR="00254DFC">
        <w:tc>
          <w:tcPr>
            <w:tcW w:w="148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</w:t>
            </w:r>
            <w:r w:rsidRPr="00CD584C">
              <w:t xml:space="preserve">одпрограмма  </w:t>
            </w:r>
            <w:r>
              <w:t xml:space="preserve">1 </w:t>
            </w:r>
            <w:r w:rsidRPr="00912F76">
              <w:t>«Управление  развитием  отрасли  физической   культуры   и   спорта»</w:t>
            </w:r>
          </w:p>
        </w:tc>
      </w:tr>
      <w:tr w:rsidR="00254DFC"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1.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Основное мероприятие</w:t>
            </w:r>
          </w:p>
          <w:p w:rsidR="00254DFC" w:rsidRPr="00AC108F" w:rsidRDefault="00254DFC" w:rsidP="00AC108F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t>1.1.</w:t>
            </w:r>
            <w:r w:rsidRPr="00CD584C">
              <w:t xml:space="preserve"> </w:t>
            </w:r>
            <w:r w:rsidRPr="00AC108F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</w:p>
          <w:p w:rsidR="00254DFC" w:rsidRDefault="00254DFC" w:rsidP="00AC108F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AC108F">
              <w:rPr>
                <w:rFonts w:ascii="Times New Roman CYR" w:hAnsi="Times New Roman CYR" w:cs="Times New Roman CYR"/>
              </w:rPr>
              <w:t>и спортивные мероприятия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AC108F">
            <w:pPr>
              <w:jc w:val="center"/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26F3E" w:rsidRDefault="00254DFC" w:rsidP="0003317D">
            <w:pPr>
              <w:ind w:firstLine="22"/>
            </w:pPr>
            <w:r>
              <w:t>1</w:t>
            </w:r>
            <w:r w:rsidRPr="00A26F3E">
              <w:t>. Привлечение широких масс к занятиям физической культурой  и спортом.</w:t>
            </w:r>
          </w:p>
          <w:p w:rsidR="00254DFC" w:rsidRDefault="00254DFC" w:rsidP="0015732E">
            <w:pPr>
              <w:ind w:left="22"/>
            </w:pPr>
            <w:r>
              <w:t xml:space="preserve"> 2. П</w:t>
            </w:r>
            <w:r w:rsidRPr="0003317D">
              <w:t>роведение спортивно-массовых мероприятий для различных категори</w:t>
            </w:r>
            <w:r>
              <w:t>й граждан</w:t>
            </w:r>
          </w:p>
          <w:p w:rsidR="00254DFC" w:rsidRPr="0015732E" w:rsidRDefault="00254DFC" w:rsidP="0015732E">
            <w:pPr>
              <w:ind w:left="22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336EEF">
            <w:pPr>
              <w:widowControl w:val="0"/>
              <w:autoSpaceDE w:val="0"/>
              <w:autoSpaceDN w:val="0"/>
              <w:adjustRightInd w:val="0"/>
            </w:pPr>
            <w:r>
              <w:t>1.Н</w:t>
            </w:r>
            <w:r w:rsidRPr="00A26F3E">
              <w:t>е</w:t>
            </w:r>
            <w:r>
              <w:t xml:space="preserve"> </w:t>
            </w:r>
            <w:r w:rsidRPr="00A26F3E">
              <w:t>достижение запланированного показателя</w:t>
            </w:r>
            <w:r>
              <w:t>.</w:t>
            </w:r>
          </w:p>
          <w:p w:rsidR="00254DFC" w:rsidRDefault="00254DFC" w:rsidP="00336EEF">
            <w:pPr>
              <w:widowControl w:val="0"/>
              <w:autoSpaceDE w:val="0"/>
              <w:autoSpaceDN w:val="0"/>
              <w:adjustRightInd w:val="0"/>
            </w:pPr>
            <w:r>
              <w:t>2. Не исполнение областного и городского календарного плана спортивно-массовой работы.</w:t>
            </w: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3970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Влияет на достижение показателей 1, 1.1.</w:t>
            </w:r>
          </w:p>
        </w:tc>
      </w:tr>
      <w:tr w:rsidR="00254DFC">
        <w:tc>
          <w:tcPr>
            <w:tcW w:w="148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CD584C" w:rsidRDefault="00254DFC" w:rsidP="0015732E">
            <w:pPr>
              <w:jc w:val="center"/>
              <w:rPr>
                <w:rFonts w:ascii="Times New Roman CYR" w:hAnsi="Times New Roman CYR" w:cs="Times New Roman CYR"/>
              </w:rPr>
            </w:pPr>
            <w:r>
              <w:t>П</w:t>
            </w:r>
            <w:r w:rsidRPr="00CD584C">
              <w:t xml:space="preserve">одпрограмма </w:t>
            </w:r>
            <w:r>
              <w:t>2</w:t>
            </w:r>
            <w:r w:rsidRPr="00CD584C">
              <w:t xml:space="preserve"> «</w:t>
            </w:r>
            <w:r w:rsidRPr="00CD584C">
              <w:rPr>
                <w:rFonts w:ascii="Times New Roman CYR" w:hAnsi="Times New Roman CYR" w:cs="Times New Roman CYR"/>
              </w:rPr>
              <w:t>Выполнение функций муниципальными  образовательными учреждениями</w:t>
            </w:r>
          </w:p>
          <w:p w:rsidR="00254DFC" w:rsidRPr="00CD584C" w:rsidRDefault="00254DFC" w:rsidP="0015732E">
            <w:pPr>
              <w:jc w:val="center"/>
              <w:rPr>
                <w:rFonts w:ascii="Times New Roman CYR" w:hAnsi="Times New Roman CYR" w:cs="Times New Roman CYR"/>
              </w:rPr>
            </w:pPr>
            <w:r w:rsidRPr="00CD584C">
              <w:rPr>
                <w:rFonts w:ascii="Times New Roman CYR" w:hAnsi="Times New Roman CYR" w:cs="Times New Roman CYR"/>
              </w:rPr>
              <w:t>дополнительного образования детей, в том числе, по оказанию муниципальных услуг в соответствии</w:t>
            </w:r>
          </w:p>
          <w:p w:rsidR="00254DFC" w:rsidRPr="0015732E" w:rsidRDefault="00254DFC" w:rsidP="0015732E">
            <w:pPr>
              <w:jc w:val="center"/>
            </w:pPr>
            <w:r w:rsidRPr="00CD584C">
              <w:rPr>
                <w:rFonts w:ascii="Times New Roman CYR" w:hAnsi="Times New Roman CYR" w:cs="Times New Roman CYR"/>
              </w:rPr>
              <w:t>с установленными муниципальными заданиями</w:t>
            </w:r>
            <w:r w:rsidRPr="00CD584C">
              <w:t>»</w:t>
            </w:r>
          </w:p>
        </w:tc>
      </w:tr>
      <w:tr w:rsidR="00254DFC">
        <w:trPr>
          <w:gridAfter w:val="1"/>
          <w:wAfter w:w="13" w:type="dxa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1573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2.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CB00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Основное мероприятие</w:t>
            </w:r>
          </w:p>
          <w:p w:rsidR="00254DFC" w:rsidRPr="008A1A73" w:rsidRDefault="00254DFC" w:rsidP="0015732E">
            <w:pPr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Расходы  по выполнению функций муниципальными бюджетными образовательными учреждениями в соответствии</w:t>
            </w:r>
          </w:p>
          <w:p w:rsidR="00254DFC" w:rsidRPr="004151D2" w:rsidRDefault="00254DFC" w:rsidP="0015732E">
            <w:pPr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с установленными муниципальными заданиями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CE545B">
            <w:pPr>
              <w:jc w:val="center"/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Default="00254DFC" w:rsidP="00CE545B">
            <w:pPr>
              <w:spacing w:line="276" w:lineRule="auto"/>
            </w:pPr>
          </w:p>
          <w:p w:rsidR="00254DFC" w:rsidRDefault="00254DFC">
            <w:pPr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3970D7">
            <w:pPr>
              <w:widowControl w:val="0"/>
              <w:autoSpaceDE w:val="0"/>
              <w:autoSpaceDN w:val="0"/>
              <w:adjustRightInd w:val="0"/>
              <w:ind w:left="23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1.Ф</w:t>
            </w:r>
            <w:r w:rsidRPr="003970D7">
              <w:rPr>
                <w:rFonts w:ascii="Times New Roman CYR" w:hAnsi="Times New Roman CYR" w:cs="Times New Roman CYR"/>
              </w:rPr>
              <w:t xml:space="preserve">инансовое обеспечение текущих расходов на функционирование муниципальных бюджетных </w:t>
            </w:r>
            <w:r w:rsidRPr="003970D7">
              <w:t>образовательных</w:t>
            </w:r>
            <w:r w:rsidRPr="003970D7">
              <w:rPr>
                <w:rFonts w:ascii="Times New Roman CYR" w:hAnsi="Times New Roman CYR" w:cs="Times New Roman CYR"/>
              </w:rPr>
              <w:t xml:space="preserve"> учреждений дополнительного образования спортивной направленности</w:t>
            </w:r>
          </w:p>
          <w:p w:rsidR="00254DFC" w:rsidRPr="003970D7" w:rsidRDefault="00254DFC" w:rsidP="00336EEF">
            <w:pPr>
              <w:widowControl w:val="0"/>
              <w:autoSpaceDE w:val="0"/>
              <w:autoSpaceDN w:val="0"/>
              <w:adjustRightInd w:val="0"/>
              <w:ind w:left="23"/>
            </w:pPr>
            <w:r>
              <w:t xml:space="preserve">2. </w:t>
            </w:r>
            <w:r w:rsidRPr="00A26F3E">
              <w:t xml:space="preserve">Мероприятия по созданию условий для учебно- тренировочного процесса учащихся  на базе </w:t>
            </w:r>
            <w:r>
              <w:t>С</w:t>
            </w:r>
            <w:r w:rsidRPr="00A26F3E">
              <w:t xml:space="preserve">ДЮСШОР. </w:t>
            </w:r>
            <w:r>
              <w:t>3.</w:t>
            </w:r>
            <w:r w:rsidRPr="00A26F3E">
              <w:t>Повышение качества предоставляемых услуг</w:t>
            </w:r>
            <w:r>
              <w:t>.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Не выполнение </w:t>
            </w:r>
          </w:p>
          <w:p w:rsidR="00254DFC" w:rsidRPr="001C5959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1C5959">
              <w:t>муниципальных услуг населению города в объеме установленного муниципального задания</w:t>
            </w: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Влияет на достижения показателей 2, 2.1.</w:t>
            </w:r>
          </w:p>
        </w:tc>
      </w:tr>
      <w:tr w:rsidR="00254DFC">
        <w:tc>
          <w:tcPr>
            <w:tcW w:w="148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3970D7">
            <w:pPr>
              <w:spacing w:line="252" w:lineRule="auto"/>
              <w:jc w:val="center"/>
            </w:pPr>
            <w:r>
              <w:t>П</w:t>
            </w:r>
            <w:r w:rsidRPr="00CD584C">
              <w:t>одпрограмма</w:t>
            </w:r>
            <w:r>
              <w:rPr>
                <w:sz w:val="28"/>
                <w:szCs w:val="28"/>
              </w:rPr>
              <w:t xml:space="preserve"> 3 «</w:t>
            </w:r>
            <w:r w:rsidRPr="008A1A73">
              <w:t xml:space="preserve">Выполнение функций </w:t>
            </w:r>
            <w:r w:rsidRPr="008A1A73">
              <w:rPr>
                <w:rFonts w:ascii="13" w:hAnsi="13" w:cs="13"/>
              </w:rPr>
              <w:t>муниципаль</w:t>
            </w:r>
            <w:r w:rsidRPr="008A1A73">
              <w:t xml:space="preserve">ным </w:t>
            </w:r>
            <w:r w:rsidRPr="008A1A73">
              <w:rPr>
                <w:rFonts w:ascii="13" w:hAnsi="13" w:cs="13"/>
              </w:rPr>
              <w:t xml:space="preserve"> </w:t>
            </w:r>
            <w:r w:rsidRPr="008A1A73">
              <w:t xml:space="preserve">бюджетным </w:t>
            </w:r>
            <w:r w:rsidRPr="008A1A73">
              <w:rPr>
                <w:rFonts w:ascii="13" w:hAnsi="13" w:cs="13"/>
              </w:rPr>
              <w:t>учреждени</w:t>
            </w:r>
            <w:r w:rsidRPr="008A1A73">
              <w:t>ем города Каменск-Шахтинский «С</w:t>
            </w:r>
            <w:r w:rsidRPr="008A1A73">
              <w:rPr>
                <w:rFonts w:ascii="13" w:hAnsi="13" w:cs="13"/>
              </w:rPr>
              <w:t>портивн</w:t>
            </w:r>
            <w:r w:rsidRPr="008A1A73">
              <w:t>ый</w:t>
            </w:r>
            <w:r w:rsidRPr="008A1A73">
              <w:rPr>
                <w:rFonts w:ascii="13" w:hAnsi="13" w:cs="13"/>
              </w:rPr>
              <w:t xml:space="preserve"> комплекс</w:t>
            </w:r>
            <w:r w:rsidRPr="008A1A73">
              <w:t xml:space="preserve"> </w:t>
            </w:r>
            <w:r w:rsidRPr="008A1A73">
              <w:rPr>
                <w:rFonts w:ascii="13" w:hAnsi="13" w:cs="13"/>
              </w:rPr>
              <w:t>«Прогресс»</w:t>
            </w:r>
            <w:r w:rsidRPr="008A1A73">
              <w:t>, в том числе по оказанию муниципальных услуг в соответствии с установленным</w:t>
            </w:r>
          </w:p>
          <w:p w:rsidR="00254DFC" w:rsidRDefault="00254DFC" w:rsidP="003970D7">
            <w:pPr>
              <w:spacing w:line="252" w:lineRule="auto"/>
              <w:jc w:val="center"/>
            </w:pPr>
            <w:r w:rsidRPr="008A1A73">
              <w:t>муниципальным заданием</w:t>
            </w:r>
            <w:r>
              <w:t>»</w:t>
            </w:r>
          </w:p>
          <w:p w:rsidR="00254DFC" w:rsidRPr="003970D7" w:rsidRDefault="00254DFC" w:rsidP="003970D7">
            <w:pPr>
              <w:rPr>
                <w:rFonts w:ascii="Times New Roman CYR" w:hAnsi="Times New Roman CYR" w:cs="Times New Roman CYR"/>
              </w:rPr>
            </w:pPr>
          </w:p>
        </w:tc>
      </w:tr>
      <w:tr w:rsidR="00254DFC">
        <w:trPr>
          <w:gridAfter w:val="1"/>
          <w:wAfter w:w="13" w:type="dxa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E70CE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CB00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Основное мероприятие</w:t>
            </w:r>
          </w:p>
          <w:p w:rsidR="00254DFC" w:rsidRPr="008A1A73" w:rsidRDefault="00254DFC" w:rsidP="003970D7">
            <w:pPr>
              <w:spacing w:line="252" w:lineRule="auto"/>
            </w:pPr>
            <w:r w:rsidRPr="008A1A73">
              <w:rPr>
                <w:rFonts w:ascii="Times New Roman CYR" w:hAnsi="Times New Roman CYR" w:cs="Times New Roman CYR"/>
              </w:rPr>
              <w:t>Расходы по выполнению функций муниципальным бюджетным учреждением города Каменск-Шахтинский «Спортивный комплекс «Прогресс»</w:t>
            </w:r>
            <w:r w:rsidRPr="008A1A73">
              <w:t xml:space="preserve"> в соответствии с установленным</w:t>
            </w:r>
          </w:p>
          <w:p w:rsidR="00254DFC" w:rsidRPr="008A1A73" w:rsidRDefault="00254DFC" w:rsidP="003970D7">
            <w:pPr>
              <w:rPr>
                <w:rFonts w:ascii="Times New Roman CYR" w:hAnsi="Times New Roman CYR" w:cs="Times New Roman CYR"/>
              </w:rPr>
            </w:pPr>
            <w:r w:rsidRPr="008A1A73">
              <w:t>муниципальным заданием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E70CED">
            <w:pPr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Default="00254DFC" w:rsidP="00E70CED">
            <w:pPr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336EE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75" w:firstLine="5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</w:t>
            </w:r>
            <w:r w:rsidRPr="003970D7">
              <w:rPr>
                <w:rFonts w:ascii="Times New Roman CYR" w:hAnsi="Times New Roman CYR" w:cs="Times New Roman CYR"/>
              </w:rPr>
              <w:t>инансовое обеспечение текущих расходов на функционирование</w:t>
            </w:r>
            <w:r w:rsidRPr="008A1A73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бюджетного учреждения</w:t>
            </w:r>
            <w:r w:rsidRPr="008A1A73">
              <w:rPr>
                <w:rFonts w:ascii="Times New Roman CYR" w:hAnsi="Times New Roman CYR" w:cs="Times New Roman CYR"/>
              </w:rPr>
              <w:t xml:space="preserve"> города Каменск-Шахтинский «Спортивный комплекс «Прогресс»</w:t>
            </w:r>
          </w:p>
          <w:p w:rsidR="00254DFC" w:rsidRPr="00730636" w:rsidRDefault="00254DFC" w:rsidP="00730636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0" w:firstLine="55"/>
              <w:rPr>
                <w:rFonts w:ascii="Times New Roman CYR" w:hAnsi="Times New Roman CYR" w:cs="Times New Roman CYR"/>
              </w:rPr>
            </w:pPr>
            <w:r w:rsidRPr="00A26F3E">
              <w:rPr>
                <w:rFonts w:ascii="Times New Roman CYR" w:hAnsi="Times New Roman CYR" w:cs="Times New Roman CYR"/>
              </w:rPr>
              <w:t xml:space="preserve">Мероприятия, направленные на улучшение </w:t>
            </w:r>
            <w:r>
              <w:rPr>
                <w:rFonts w:ascii="Times New Roman CYR" w:hAnsi="Times New Roman CYR" w:cs="Times New Roman CYR"/>
              </w:rPr>
              <w:t>м</w:t>
            </w:r>
            <w:r w:rsidRPr="00A26F3E">
              <w:rPr>
                <w:rFonts w:ascii="Times New Roman CYR" w:hAnsi="Times New Roman CYR" w:cs="Times New Roman CYR"/>
              </w:rPr>
              <w:t>атериально-технической обеспеченности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Не выполнение </w:t>
            </w:r>
          </w:p>
          <w:p w:rsidR="00254DFC" w:rsidRPr="001C5959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1C5959">
              <w:t>муниципальных услуг населению города в объеме установленного муниципального задания</w:t>
            </w: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Влияет на достижения показателей 3, 3.1.</w:t>
            </w:r>
          </w:p>
        </w:tc>
      </w:tr>
      <w:tr w:rsidR="00254DFC">
        <w:tc>
          <w:tcPr>
            <w:tcW w:w="148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F4363" w:rsidRDefault="00254DFC" w:rsidP="00105B95">
            <w:pPr>
              <w:jc w:val="center"/>
            </w:pPr>
            <w:r w:rsidRPr="007F4363">
              <w:t xml:space="preserve">Подпрограмма </w:t>
            </w:r>
            <w:r>
              <w:t xml:space="preserve">4 </w:t>
            </w:r>
            <w:r w:rsidRPr="007F4363">
              <w:t>«Молодежь города Каменска на 2014–2020 годы»</w:t>
            </w:r>
          </w:p>
          <w:p w:rsidR="00254DFC" w:rsidRDefault="00254DFC" w:rsidP="00105B95"/>
        </w:tc>
      </w:tr>
      <w:tr w:rsidR="00254DFC">
        <w:trPr>
          <w:gridAfter w:val="1"/>
          <w:wAfter w:w="13" w:type="dxa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5E4D08">
            <w:pPr>
              <w:jc w:val="center"/>
            </w:pPr>
            <w:r>
              <w:t>4.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CB00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Основное мероприятие</w:t>
            </w:r>
          </w:p>
          <w:p w:rsidR="00254DFC" w:rsidRPr="005E4D08" w:rsidRDefault="00254DFC" w:rsidP="00E70CED">
            <w:pPr>
              <w:rPr>
                <w:rFonts w:ascii="Times New Roman CYR" w:hAnsi="Times New Roman CYR" w:cs="Times New Roman CYR"/>
              </w:rPr>
            </w:pPr>
            <w:r w:rsidRPr="005E4D08">
              <w:rPr>
                <w:kern w:val="28"/>
                <w:lang w:eastAsia="zh-CN"/>
              </w:rPr>
              <w:t>Содействие духовному, культурному, социальному и физическому развитию молодежи.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r w:rsidRPr="00C03334">
              <w:rPr>
                <w:rFonts w:ascii="Times New Roman CYR" w:hAnsi="Times New Roman CYR" w:cs="Times New Roman CYR"/>
              </w:rPr>
              <w:t>Отдел ФКСЗМ, ОО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5C3B6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67" w:firstLine="0"/>
            </w:pPr>
            <w:r w:rsidRPr="007F4363">
              <w:t xml:space="preserve"> Содействие трудовой занятости  </w:t>
            </w:r>
            <w:r>
              <w:t>и</w:t>
            </w:r>
            <w:r w:rsidRPr="007F4363">
              <w:t xml:space="preserve"> предпринимательской деятельности молодежи</w:t>
            </w:r>
            <w:r>
              <w:t xml:space="preserve">  </w:t>
            </w:r>
          </w:p>
          <w:p w:rsidR="00254DFC" w:rsidRDefault="00254DFC" w:rsidP="008152D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0" w:firstLine="55"/>
            </w:pPr>
            <w:r w:rsidRPr="007F4363">
              <w:t xml:space="preserve"> Развитие политической грамотности, правовой культуры и повышение электоральной активности молодежи</w:t>
            </w:r>
            <w:r>
              <w:t>.</w:t>
            </w:r>
          </w:p>
          <w:p w:rsidR="00254DFC" w:rsidRDefault="00254DFC" w:rsidP="008152D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0" w:firstLine="55"/>
            </w:pPr>
            <w:r>
              <w:t xml:space="preserve"> </w:t>
            </w:r>
            <w:r w:rsidRPr="007F4363">
              <w:t>Содействие развитию интеллектуального и научно-технического потенциала</w:t>
            </w:r>
            <w:r>
              <w:t xml:space="preserve"> и   </w:t>
            </w:r>
            <w:r w:rsidRPr="0018557B">
              <w:t>духовно-нравственному воспитанию молодежи</w:t>
            </w:r>
            <w:r>
              <w:t>.</w:t>
            </w:r>
          </w:p>
          <w:p w:rsidR="00254DFC" w:rsidRDefault="00254DFC" w:rsidP="008152D1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0" w:firstLine="55"/>
            </w:pPr>
            <w:r w:rsidRPr="007F4363">
              <w:t xml:space="preserve">Формирование толерантности, профилактика экстремизма </w:t>
            </w:r>
            <w:r>
              <w:t xml:space="preserve">и </w:t>
            </w:r>
            <w:r w:rsidRPr="007F4363">
              <w:t>асоциальных явлений в молодежной среде</w:t>
            </w:r>
            <w:r>
              <w:t xml:space="preserve">                     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C15CB0">
            <w:pPr>
              <w:widowControl w:val="0"/>
              <w:autoSpaceDE w:val="0"/>
              <w:autoSpaceDN w:val="0"/>
              <w:adjustRightInd w:val="0"/>
              <w:ind w:right="-47"/>
            </w:pPr>
            <w:r>
              <w:t>Недостижение запланированных</w:t>
            </w:r>
            <w:r w:rsidRPr="00A26F3E">
              <w:t xml:space="preserve"> показател</w:t>
            </w:r>
            <w:r>
              <w:t>ей</w:t>
            </w: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Влияет на достижения показателей 4, 4.1.</w:t>
            </w:r>
          </w:p>
        </w:tc>
      </w:tr>
    </w:tbl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  <w:sectPr w:rsidR="00254DFC" w:rsidSect="00C35B77">
          <w:pgSz w:w="16838" w:h="11906" w:orient="landscape"/>
          <w:pgMar w:top="851" w:right="539" w:bottom="1701" w:left="1134" w:header="709" w:footer="709" w:gutter="0"/>
          <w:cols w:space="708"/>
          <w:docGrid w:linePitch="360"/>
        </w:sectPr>
      </w:pPr>
    </w:p>
    <w:p w:rsidR="00254DFC" w:rsidRPr="008915D9" w:rsidRDefault="00254DFC" w:rsidP="00B02367">
      <w:pPr>
        <w:pStyle w:val="Title"/>
        <w:tabs>
          <w:tab w:val="left" w:pos="10220"/>
          <w:tab w:val="right" w:pos="15480"/>
        </w:tabs>
        <w:ind w:right="126"/>
        <w:jc w:val="left"/>
        <w:rPr>
          <w:b w:val="0"/>
          <w:bCs w:val="0"/>
          <w:sz w:val="24"/>
          <w:szCs w:val="24"/>
        </w:rPr>
      </w:pP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lang w:eastAsia="en-US"/>
        </w:rPr>
        <w:t>Приложение № 3</w:t>
      </w:r>
      <w:r w:rsidRPr="00AE42BA">
        <w:rPr>
          <w:lang w:eastAsia="en-US"/>
        </w:rPr>
        <w:t xml:space="preserve"> к муниципальной              </w:t>
      </w:r>
      <w:r>
        <w:rPr>
          <w:lang w:eastAsia="en-US"/>
        </w:rPr>
        <w:t xml:space="preserve">                                                                                                                                  </w:t>
      </w:r>
    </w:p>
    <w:p w:rsidR="00254DFC" w:rsidRPr="00E438B5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Pr="007900E1" w:rsidRDefault="00254DFC" w:rsidP="00B02367">
      <w:pPr>
        <w:widowControl w:val="0"/>
        <w:tabs>
          <w:tab w:val="left" w:pos="9480"/>
        </w:tabs>
        <w:autoSpaceDE w:val="0"/>
        <w:autoSpaceDN w:val="0"/>
        <w:adjustRightInd w:val="0"/>
        <w:outlineLvl w:val="2"/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>
        <w:rPr>
          <w:lang w:eastAsia="en-US"/>
        </w:rPr>
        <w:t>»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Pr="007900E1" w:rsidRDefault="00254DFC" w:rsidP="00B02367">
      <w:pPr>
        <w:widowControl w:val="0"/>
        <w:autoSpaceDE w:val="0"/>
        <w:autoSpaceDN w:val="0"/>
        <w:adjustRightInd w:val="0"/>
      </w:pP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  <w:r w:rsidRPr="007900E1">
        <w:t>Сведения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  <w:r w:rsidRPr="007900E1">
        <w:t>об основных мерах правового регулирования в сфере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  <w:r w:rsidRPr="007900E1">
        <w:t>реализации муниципальной программы*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1066"/>
        <w:gridCol w:w="3110"/>
        <w:gridCol w:w="3730"/>
        <w:gridCol w:w="2691"/>
        <w:gridCol w:w="2692"/>
      </w:tblGrid>
      <w:tr w:rsidR="00254DFC" w:rsidRPr="007900E1">
        <w:trPr>
          <w:trHeight w:val="11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№</w:t>
            </w:r>
            <w:r w:rsidRPr="007900E1">
              <w:br/>
              <w:t>п/п</w:t>
            </w:r>
          </w:p>
          <w:p w:rsidR="00254DFC" w:rsidRPr="008915D9" w:rsidRDefault="00254DFC" w:rsidP="00A40EFC"/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Вид      </w:t>
            </w:r>
            <w:r w:rsidRPr="007900E1">
              <w:br/>
              <w:t xml:space="preserve"> нормативного  </w:t>
            </w:r>
            <w:r w:rsidRPr="007900E1">
              <w:br/>
              <w:t>правового акта</w:t>
            </w:r>
          </w:p>
          <w:p w:rsidR="00254DFC" w:rsidRPr="008915D9" w:rsidRDefault="00254DFC" w:rsidP="00A40EFC"/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915D9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Основные положения  </w:t>
            </w:r>
            <w:r w:rsidRPr="007900E1">
              <w:br/>
              <w:t xml:space="preserve">     нормативного     </w:t>
            </w:r>
            <w:r w:rsidRPr="007900E1">
              <w:br/>
              <w:t xml:space="preserve">    правового акта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915D9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Ответственный </w:t>
            </w:r>
            <w:r w:rsidRPr="007900E1">
              <w:br/>
              <w:t xml:space="preserve">исполнитель и </w:t>
            </w:r>
            <w:r w:rsidRPr="007900E1">
              <w:br/>
              <w:t>соисполнители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915D9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Ожидаемые </w:t>
            </w:r>
            <w:r w:rsidRPr="007900E1">
              <w:br/>
              <w:t xml:space="preserve"> сроки </w:t>
            </w:r>
            <w:r w:rsidRPr="007900E1">
              <w:br/>
              <w:t xml:space="preserve"> принятия</w:t>
            </w:r>
          </w:p>
        </w:tc>
      </w:tr>
      <w:tr w:rsidR="00254DFC" w:rsidRPr="007900E1">
        <w:trPr>
          <w:trHeight w:val="274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1.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2.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3.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4.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5.</w:t>
            </w:r>
          </w:p>
        </w:tc>
      </w:tr>
      <w:tr w:rsidR="00254DFC" w:rsidRPr="007900E1">
        <w:trPr>
          <w:trHeight w:val="406"/>
        </w:trPr>
        <w:tc>
          <w:tcPr>
            <w:tcW w:w="132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Подпрограмма 1 «</w:t>
            </w:r>
            <w:r w:rsidRPr="00AC1446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AC1446">
              <w:rPr>
                <w:rFonts w:ascii="Times New Roman CYR" w:hAnsi="Times New Roman CYR" w:cs="Times New Roman CYR"/>
              </w:rPr>
              <w:t>и спортивные мероприятия</w:t>
            </w:r>
            <w:r>
              <w:rPr>
                <w:rFonts w:ascii="Times New Roman CYR" w:hAnsi="Times New Roman CYR" w:cs="Times New Roman CYR"/>
              </w:rPr>
              <w:t>»</w:t>
            </w:r>
          </w:p>
        </w:tc>
      </w:tr>
      <w:tr w:rsidR="00254DFC" w:rsidRPr="007900E1">
        <w:trPr>
          <w:trHeight w:val="404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</w:tr>
      <w:tr w:rsidR="00254DFC" w:rsidRPr="007900E1">
        <w:trPr>
          <w:trHeight w:val="424"/>
        </w:trPr>
        <w:tc>
          <w:tcPr>
            <w:tcW w:w="132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Подпрограмма 2 «</w:t>
            </w:r>
            <w:r w:rsidRPr="001D0042">
              <w:rPr>
                <w:rFonts w:ascii="Times New Roman CYR" w:hAnsi="Times New Roman CYR" w:cs="Times New Roman CYR"/>
              </w:rPr>
      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</w:t>
            </w:r>
            <w:r>
              <w:rPr>
                <w:rFonts w:ascii="Times New Roman CYR" w:hAnsi="Times New Roman CYR" w:cs="Times New Roman CYR"/>
              </w:rPr>
              <w:t>»</w:t>
            </w:r>
          </w:p>
        </w:tc>
      </w:tr>
      <w:tr w:rsidR="00254DFC" w:rsidRPr="007900E1">
        <w:trPr>
          <w:trHeight w:val="40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</w:tr>
      <w:tr w:rsidR="00254DFC" w:rsidRPr="007900E1">
        <w:trPr>
          <w:trHeight w:val="403"/>
        </w:trPr>
        <w:tc>
          <w:tcPr>
            <w:tcW w:w="132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Подпрограмма 3 «</w:t>
            </w:r>
            <w:r w:rsidRPr="001D0042">
              <w:t xml:space="preserve">Выполнение функций муниципальным бюджетным учреждением города Каменск-Шахтинский «Спортивный комплекс </w:t>
            </w:r>
            <w:r w:rsidRPr="001D0042">
              <w:rPr>
                <w:rFonts w:ascii="13" w:hAnsi="13" w:cs="13"/>
              </w:rPr>
              <w:t>«Прогресс»</w:t>
            </w:r>
            <w:r w:rsidRPr="001D0042">
              <w:t>, в том числе по оказанию муниципальных услуг в соответствии с установленным муниципальным заданием</w:t>
            </w:r>
            <w:r>
              <w:t>»</w:t>
            </w:r>
          </w:p>
        </w:tc>
      </w:tr>
      <w:tr w:rsidR="00254DFC" w:rsidRPr="007900E1">
        <w:trPr>
          <w:trHeight w:val="40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</w:tr>
      <w:tr w:rsidR="00254DFC" w:rsidRPr="007900E1">
        <w:trPr>
          <w:trHeight w:val="403"/>
        </w:trPr>
        <w:tc>
          <w:tcPr>
            <w:tcW w:w="132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Подпрограмма 4 «Молодежь города Каменска на 2014-2020 годы»</w:t>
            </w:r>
          </w:p>
        </w:tc>
      </w:tr>
      <w:tr w:rsidR="00254DFC" w:rsidRPr="007900E1">
        <w:trPr>
          <w:trHeight w:val="403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</w:tr>
    </w:tbl>
    <w:p w:rsidR="00254DFC" w:rsidRPr="007900E1" w:rsidRDefault="00254DFC" w:rsidP="00B02367">
      <w:pPr>
        <w:widowControl w:val="0"/>
        <w:autoSpaceDE w:val="0"/>
        <w:autoSpaceDN w:val="0"/>
        <w:adjustRightInd w:val="0"/>
        <w:ind w:firstLine="540"/>
        <w:jc w:val="both"/>
      </w:pPr>
    </w:p>
    <w:p w:rsidR="00254DFC" w:rsidRPr="00B02367" w:rsidRDefault="00254DFC" w:rsidP="00B02367">
      <w:pPr>
        <w:pStyle w:val="ListParagraph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4"/>
          <w:szCs w:val="24"/>
        </w:rPr>
      </w:pPr>
      <w:r w:rsidRPr="007900E1">
        <w:t xml:space="preserve">                   </w:t>
      </w:r>
      <w:r w:rsidRPr="00B02367">
        <w:rPr>
          <w:rFonts w:ascii="Times New Roman" w:hAnsi="Times New Roman" w:cs="Times New Roman"/>
        </w:rPr>
        <w:t>* Разработка нормативно-правовых актов Администрации города на первоначальном этапе не предусмотрено</w:t>
      </w:r>
    </w:p>
    <w:p w:rsidR="00254DFC" w:rsidRPr="00AE42BA" w:rsidRDefault="00254DFC" w:rsidP="00B02367">
      <w:pPr>
        <w:widowControl w:val="0"/>
        <w:autoSpaceDE w:val="0"/>
        <w:autoSpaceDN w:val="0"/>
        <w:adjustRightInd w:val="0"/>
        <w:ind w:firstLine="10065"/>
        <w:outlineLvl w:val="2"/>
        <w:rPr>
          <w:lang w:eastAsia="en-US"/>
        </w:rPr>
      </w:pPr>
      <w:r>
        <w:rPr>
          <w:lang w:eastAsia="en-US"/>
        </w:rPr>
        <w:t xml:space="preserve"> Приложение № 4</w:t>
      </w:r>
      <w:r w:rsidRPr="00AE42BA">
        <w:rPr>
          <w:lang w:eastAsia="en-US"/>
        </w:rPr>
        <w:t xml:space="preserve"> к муниципальной              </w:t>
      </w: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Pr="007900E1" w:rsidRDefault="00254DFC" w:rsidP="00B02367"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>
        <w:rPr>
          <w:lang w:eastAsia="en-US"/>
        </w:rPr>
        <w:t>»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  <w:r w:rsidRPr="007900E1">
        <w:t>Прогноз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  <w:r w:rsidRPr="007900E1">
        <w:t>сводных показателей муниципальных заданий на оказание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  <w:r w:rsidRPr="007900E1">
        <w:t>государственных, муниципальных услуг муниципальными учреждениями по муниципальной программе</w:t>
      </w:r>
      <w:r w:rsidRPr="00581D83">
        <w:t>*</w:t>
      </w:r>
    </w:p>
    <w:p w:rsidR="00254DFC" w:rsidRPr="007900E1" w:rsidRDefault="00254DFC" w:rsidP="00B02367">
      <w:pPr>
        <w:widowControl w:val="0"/>
        <w:autoSpaceDE w:val="0"/>
        <w:autoSpaceDN w:val="0"/>
        <w:adjustRightInd w:val="0"/>
        <w:jc w:val="center"/>
      </w:pPr>
    </w:p>
    <w:tbl>
      <w:tblPr>
        <w:tblW w:w="15383" w:type="dxa"/>
        <w:tblInd w:w="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3334"/>
        <w:gridCol w:w="1633"/>
        <w:gridCol w:w="68"/>
        <w:gridCol w:w="69"/>
        <w:gridCol w:w="1915"/>
        <w:gridCol w:w="2126"/>
        <w:gridCol w:w="1918"/>
        <w:gridCol w:w="69"/>
        <w:gridCol w:w="1983"/>
        <w:gridCol w:w="74"/>
        <w:gridCol w:w="2194"/>
      </w:tblGrid>
      <w:tr w:rsidR="00254DFC" w:rsidRPr="007900E1">
        <w:trPr>
          <w:trHeight w:val="480"/>
        </w:trPr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Наименование услуги, показателя объема услуги,     </w:t>
            </w:r>
            <w:r w:rsidRPr="007900E1">
              <w:br/>
              <w:t xml:space="preserve">подпрограммы, </w:t>
            </w:r>
          </w:p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основного мероприятия, </w:t>
            </w:r>
          </w:p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мероприятия ВЦП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Значение показателя объема услуги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tabs>
                <w:tab w:val="left" w:pos="6638"/>
                <w:tab w:val="left" w:pos="6998"/>
              </w:tabs>
              <w:autoSpaceDE w:val="0"/>
              <w:autoSpaceDN w:val="0"/>
              <w:adjustRightInd w:val="0"/>
              <w:jc w:val="center"/>
            </w:pPr>
            <w:r w:rsidRPr="007900E1">
              <w:t>Расходы местного, областного и федерального бюджетов на оказание  государственной, муниципальной услуги, тыс. руб.</w:t>
            </w:r>
          </w:p>
        </w:tc>
      </w:tr>
      <w:tr w:rsidR="00254DFC" w:rsidRPr="007900E1">
        <w:trPr>
          <w:trHeight w:val="640"/>
        </w:trPr>
        <w:tc>
          <w:tcPr>
            <w:tcW w:w="3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ind w:hanging="291"/>
              <w:jc w:val="center"/>
            </w:pPr>
            <w:r w:rsidRPr="007900E1">
              <w:t>очередной финансовый год</w:t>
            </w:r>
          </w:p>
        </w:tc>
        <w:tc>
          <w:tcPr>
            <w:tcW w:w="20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первый год    </w:t>
            </w:r>
            <w:r w:rsidRPr="007900E1">
              <w:br/>
              <w:t>планового периода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второй год    </w:t>
            </w:r>
            <w:r w:rsidRPr="007900E1">
              <w:br/>
              <w:t>планового периода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очередной финансовый год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первый год    </w:t>
            </w:r>
            <w:r w:rsidRPr="007900E1">
              <w:br/>
              <w:t>планового периода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второй год    </w:t>
            </w:r>
            <w:r w:rsidRPr="007900E1">
              <w:br/>
              <w:t>планового периода</w:t>
            </w:r>
          </w:p>
        </w:tc>
      </w:tr>
      <w:tr w:rsidR="00254DFC" w:rsidRPr="007900E1">
        <w:trPr>
          <w:trHeight w:val="90"/>
        </w:trPr>
        <w:tc>
          <w:tcPr>
            <w:tcW w:w="3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20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trHeight w:val="90"/>
        </w:trPr>
        <w:tc>
          <w:tcPr>
            <w:tcW w:w="3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/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>
            <w:pPr>
              <w:jc w:val="center"/>
            </w:pPr>
            <w:r>
              <w:t>2014</w:t>
            </w:r>
          </w:p>
        </w:tc>
        <w:tc>
          <w:tcPr>
            <w:tcW w:w="20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>
            <w:pPr>
              <w:jc w:val="center"/>
            </w:pPr>
            <w:r>
              <w:t>2015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>
            <w:pPr>
              <w:jc w:val="center"/>
            </w:pPr>
            <w:r>
              <w:t>2016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>
            <w:pPr>
              <w:jc w:val="center"/>
            </w:pPr>
            <w:r>
              <w:t>2014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>
            <w:pPr>
              <w:jc w:val="center"/>
            </w:pPr>
            <w:r>
              <w:t>2015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A40EFC">
            <w:pPr>
              <w:jc w:val="center"/>
            </w:pPr>
            <w:r>
              <w:t>2016</w:t>
            </w:r>
          </w:p>
        </w:tc>
      </w:tr>
      <w:tr w:rsidR="00254DFC" w:rsidRPr="007900E1"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1.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2.</w:t>
            </w:r>
          </w:p>
        </w:tc>
        <w:tc>
          <w:tcPr>
            <w:tcW w:w="20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3.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4.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5.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6.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7.</w:t>
            </w:r>
          </w:p>
        </w:tc>
      </w:tr>
      <w:tr w:rsidR="00254DFC" w:rsidRPr="007900E1">
        <w:trPr>
          <w:trHeight w:val="3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B44FB3">
              <w:rPr>
                <w:color w:val="000000"/>
                <w:lang w:eastAsia="en-US"/>
              </w:rPr>
              <w:t>Наименование услуги и ее содержание:</w:t>
            </w:r>
          </w:p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</w:pPr>
            <w:r>
              <w:t>1. Организация предоставления дополнительного образования спортивной направленности детям.</w:t>
            </w:r>
          </w:p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</w:pPr>
            <w:r>
              <w:t>2. Предоставление в пользование учебно-спортивной базы и спортивного инвентаря</w:t>
            </w:r>
            <w:r w:rsidRPr="007900E1">
              <w:t xml:space="preserve">         </w:t>
            </w:r>
          </w:p>
        </w:tc>
        <w:tc>
          <w:tcPr>
            <w:tcW w:w="120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trHeight w:val="3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</w:pPr>
            <w:r>
              <w:t xml:space="preserve">Показатель объема      </w:t>
            </w:r>
            <w:r>
              <w:br/>
              <w:t>услуг: количество человек</w:t>
            </w:r>
            <w:r w:rsidRPr="007900E1">
              <w:t xml:space="preserve">              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3738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29426,1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31700,9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29306,7</w:t>
            </w:r>
          </w:p>
        </w:tc>
      </w:tr>
      <w:tr w:rsidR="00254DFC" w:rsidRPr="007900E1">
        <w:trPr>
          <w:trHeight w:val="320"/>
        </w:trPr>
        <w:tc>
          <w:tcPr>
            <w:tcW w:w="1538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Подпрограмма 1 «</w:t>
            </w:r>
            <w:r w:rsidRPr="00AC1446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AC1446">
              <w:rPr>
                <w:rFonts w:ascii="Times New Roman CYR" w:hAnsi="Times New Roman CYR" w:cs="Times New Roman CYR"/>
              </w:rPr>
              <w:t>и спортивные мероприятия</w:t>
            </w:r>
            <w:r>
              <w:rPr>
                <w:rFonts w:ascii="Times New Roman CYR" w:hAnsi="Times New Roman CYR" w:cs="Times New Roman CYR"/>
              </w:rPr>
              <w:t>»</w:t>
            </w:r>
          </w:p>
        </w:tc>
      </w:tr>
      <w:tr w:rsidR="00254DFC" w:rsidRPr="007900E1">
        <w:trPr>
          <w:trHeight w:val="3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E25C49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</w:tr>
      <w:tr w:rsidR="00254DFC" w:rsidRPr="007900E1">
        <w:trPr>
          <w:trHeight w:val="320"/>
        </w:trPr>
        <w:tc>
          <w:tcPr>
            <w:tcW w:w="1538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>
              <w:t>Подпрограмма 2</w:t>
            </w:r>
            <w:r w:rsidRPr="007900E1">
              <w:t xml:space="preserve">  </w:t>
            </w:r>
            <w:r w:rsidRPr="00EC1331">
              <w:rPr>
                <w:rFonts w:ascii="Times New Roman CYR" w:hAnsi="Times New Roman CYR" w:cs="Times New Roman CYR"/>
              </w:rPr>
      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</w:t>
            </w:r>
            <w:r w:rsidRPr="007900E1">
              <w:t xml:space="preserve">       </w:t>
            </w:r>
          </w:p>
        </w:tc>
      </w:tr>
      <w:tr w:rsidR="00254DFC" w:rsidRPr="007900E1">
        <w:trPr>
          <w:trHeight w:val="3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A40EF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Основное мероприятие.</w:t>
            </w:r>
          </w:p>
          <w:p w:rsidR="00254DFC" w:rsidRPr="008A1A73" w:rsidRDefault="00254DFC" w:rsidP="00A40EFC">
            <w:pPr>
              <w:ind w:left="-2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2.1.</w:t>
            </w:r>
            <w:r w:rsidRPr="008A1A73">
              <w:rPr>
                <w:rFonts w:ascii="Times New Roman CYR" w:hAnsi="Times New Roman CYR" w:cs="Times New Roman CYR"/>
              </w:rPr>
              <w:t>Расходы  по выполнению функций муниципальными бюджетными образовательными учреждениями в соответствии</w:t>
            </w:r>
          </w:p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</w:pPr>
            <w:r w:rsidRPr="008A1A73">
              <w:rPr>
                <w:rFonts w:ascii="Times New Roman CYR" w:hAnsi="Times New Roman CYR" w:cs="Times New Roman CYR"/>
              </w:rPr>
              <w:t>с установленными муниципальными заданиями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2078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2078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2118</w:t>
            </w: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23942,6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25840,8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22704,2</w:t>
            </w:r>
          </w:p>
        </w:tc>
      </w:tr>
      <w:tr w:rsidR="00254DFC" w:rsidRPr="007900E1">
        <w:trPr>
          <w:trHeight w:val="320"/>
        </w:trPr>
        <w:tc>
          <w:tcPr>
            <w:tcW w:w="1538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>
              <w:t>Подпрограмма 3 «</w:t>
            </w:r>
            <w:r w:rsidRPr="001D0042">
              <w:t xml:space="preserve">Выполнение функций муниципальным бюджетным учреждением города Каменск-Шахтинский «Спортивный комплекс </w:t>
            </w:r>
            <w:r w:rsidRPr="001D0042">
              <w:rPr>
                <w:rFonts w:ascii="13" w:hAnsi="13" w:cs="13"/>
              </w:rPr>
              <w:t>«Прогресс»</w:t>
            </w:r>
            <w:r w:rsidRPr="001D0042">
              <w:t>, в том числе по оказанию муниципальных услуг в соответствии с установленным муниципальным заданием</w:t>
            </w:r>
            <w:r>
              <w:t>»</w:t>
            </w:r>
          </w:p>
        </w:tc>
      </w:tr>
      <w:tr w:rsidR="00254DFC" w:rsidRPr="007900E1">
        <w:trPr>
          <w:trHeight w:val="3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A40EF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Основное мероприятие.</w:t>
            </w:r>
          </w:p>
          <w:p w:rsidR="00254DFC" w:rsidRPr="008A1A73" w:rsidRDefault="00254DFC" w:rsidP="00A40EFC">
            <w:pPr>
              <w:spacing w:line="252" w:lineRule="auto"/>
            </w:pPr>
            <w:r>
              <w:rPr>
                <w:rFonts w:ascii="Times New Roman CYR" w:hAnsi="Times New Roman CYR" w:cs="Times New Roman CYR"/>
              </w:rPr>
              <w:t>3.1.</w:t>
            </w:r>
            <w:r w:rsidRPr="008A1A73">
              <w:rPr>
                <w:rFonts w:ascii="Times New Roman CYR" w:hAnsi="Times New Roman CYR" w:cs="Times New Roman CYR"/>
              </w:rPr>
              <w:t>Расходы по выполнению функций муниципальным бюджетным учреждением города Каменск-Шахтинский «Спортивный комплекс «Прогресс»</w:t>
            </w:r>
            <w:r w:rsidRPr="008A1A73">
              <w:t xml:space="preserve"> в соответствии с установленным</w:t>
            </w:r>
          </w:p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</w:pPr>
            <w:r w:rsidRPr="008A1A73">
              <w:t>муниципальным заданием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1560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1590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9147B" w:rsidRDefault="00254DFC" w:rsidP="00A40EFC">
            <w:pPr>
              <w:jc w:val="center"/>
              <w:rPr>
                <w:rStyle w:val="IntenseEmphasis"/>
              </w:rPr>
            </w:pPr>
            <w:r>
              <w:t>1</w:t>
            </w:r>
            <w:r w:rsidRPr="00DD4363">
              <w:t>620</w:t>
            </w: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5483,5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5860,1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</w:pPr>
            <w:r>
              <w:t>6602,5</w:t>
            </w:r>
          </w:p>
        </w:tc>
      </w:tr>
      <w:tr w:rsidR="00254DFC" w:rsidRPr="007900E1">
        <w:trPr>
          <w:trHeight w:val="320"/>
        </w:trPr>
        <w:tc>
          <w:tcPr>
            <w:tcW w:w="1538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>
              <w:t>Подпрограмма 4 «Молодежь города Каменска на 2014-2020 годы»</w:t>
            </w:r>
          </w:p>
        </w:tc>
      </w:tr>
      <w:tr w:rsidR="00254DFC" w:rsidRPr="007900E1">
        <w:trPr>
          <w:trHeight w:val="320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A40EF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40EFC">
            <w:pPr>
              <w:jc w:val="center"/>
              <w:rPr>
                <w:color w:val="000080"/>
              </w:rPr>
            </w:pPr>
            <w:r w:rsidRPr="00581D83">
              <w:rPr>
                <w:color w:val="000080"/>
              </w:rPr>
              <w:t>*</w:t>
            </w:r>
          </w:p>
        </w:tc>
      </w:tr>
    </w:tbl>
    <w:p w:rsidR="00254DFC" w:rsidRDefault="00254DFC" w:rsidP="00B02367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B02367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B02367">
      <w:pPr>
        <w:widowControl w:val="0"/>
        <w:numPr>
          <w:ilvl w:val="0"/>
          <w:numId w:val="15"/>
        </w:numPr>
        <w:autoSpaceDE w:val="0"/>
        <w:autoSpaceDN w:val="0"/>
        <w:adjustRightInd w:val="0"/>
        <w:outlineLvl w:val="2"/>
      </w:pPr>
      <w:r w:rsidRPr="00581D83">
        <w:t xml:space="preserve">В рамках реализации муниципальной программы </w:t>
      </w:r>
      <w:r>
        <w:t>р</w:t>
      </w:r>
      <w:r w:rsidRPr="00581D83">
        <w:t xml:space="preserve">азработка </w:t>
      </w:r>
      <w:r>
        <w:t xml:space="preserve">прогноза сводных показателей муниципальных заданий </w:t>
      </w:r>
      <w:r w:rsidRPr="00581D83">
        <w:t xml:space="preserve"> не</w:t>
      </w:r>
      <w:r>
        <w:t xml:space="preserve"> </w:t>
      </w:r>
      <w:r w:rsidRPr="00581D83">
        <w:t>предусмотрено.</w:t>
      </w: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</w:p>
    <w:p w:rsidR="00254DFC" w:rsidRPr="00AE42BA" w:rsidRDefault="00254DFC" w:rsidP="00E438B5">
      <w:pPr>
        <w:widowControl w:val="0"/>
        <w:autoSpaceDE w:val="0"/>
        <w:autoSpaceDN w:val="0"/>
        <w:adjustRightInd w:val="0"/>
        <w:ind w:firstLine="10632"/>
        <w:outlineLvl w:val="2"/>
        <w:rPr>
          <w:lang w:eastAsia="en-US"/>
        </w:rPr>
      </w:pPr>
      <w:r>
        <w:rPr>
          <w:lang w:eastAsia="en-US"/>
        </w:rPr>
        <w:t>Приложение № 5</w:t>
      </w:r>
      <w:r w:rsidRPr="00AE42BA">
        <w:rPr>
          <w:lang w:eastAsia="en-US"/>
        </w:rPr>
        <w:t xml:space="preserve"> к муниципальной              </w:t>
      </w:r>
    </w:p>
    <w:p w:rsidR="00254DFC" w:rsidRDefault="00254DFC" w:rsidP="00E438B5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</w:t>
      </w: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E438B5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Pr="00DE72FD" w:rsidRDefault="00254DFC" w:rsidP="00CB00A6">
      <w:pPr>
        <w:jc w:val="both"/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</w:p>
    <w:p w:rsidR="00254DFC" w:rsidRPr="00DE72FD" w:rsidRDefault="00254DFC" w:rsidP="00C71297">
      <w:pPr>
        <w:widowControl w:val="0"/>
        <w:autoSpaceDE w:val="0"/>
        <w:autoSpaceDN w:val="0"/>
        <w:adjustRightInd w:val="0"/>
        <w:ind w:firstLine="540"/>
        <w:jc w:val="both"/>
      </w:pPr>
    </w:p>
    <w:p w:rsidR="00254DFC" w:rsidRPr="00DE72FD" w:rsidRDefault="00254DFC" w:rsidP="00C71297">
      <w:pPr>
        <w:widowControl w:val="0"/>
        <w:autoSpaceDE w:val="0"/>
        <w:autoSpaceDN w:val="0"/>
        <w:adjustRightInd w:val="0"/>
        <w:jc w:val="center"/>
      </w:pPr>
      <w:r w:rsidRPr="00DE72FD">
        <w:t xml:space="preserve">Расходы местного бюджета на </w:t>
      </w:r>
    </w:p>
    <w:p w:rsidR="00254DFC" w:rsidRDefault="00254DFC" w:rsidP="00685FF9">
      <w:pPr>
        <w:widowControl w:val="0"/>
        <w:autoSpaceDE w:val="0"/>
        <w:autoSpaceDN w:val="0"/>
        <w:adjustRightInd w:val="0"/>
        <w:jc w:val="center"/>
      </w:pPr>
      <w:r w:rsidRPr="00DE72FD">
        <w:t xml:space="preserve">реализацию муниципальной </w:t>
      </w:r>
      <w:r>
        <w:t>программы</w:t>
      </w:r>
    </w:p>
    <w:p w:rsidR="00254DFC" w:rsidRPr="00DE72FD" w:rsidRDefault="00254DFC" w:rsidP="00685FF9">
      <w:pPr>
        <w:widowControl w:val="0"/>
        <w:autoSpaceDE w:val="0"/>
        <w:autoSpaceDN w:val="0"/>
        <w:adjustRightInd w:val="0"/>
        <w:jc w:val="center"/>
      </w:pPr>
    </w:p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49"/>
        <w:gridCol w:w="2268"/>
        <w:gridCol w:w="1276"/>
        <w:gridCol w:w="850"/>
        <w:gridCol w:w="851"/>
        <w:gridCol w:w="709"/>
        <w:gridCol w:w="709"/>
        <w:gridCol w:w="992"/>
        <w:gridCol w:w="992"/>
        <w:gridCol w:w="993"/>
        <w:gridCol w:w="850"/>
        <w:gridCol w:w="992"/>
        <w:gridCol w:w="993"/>
        <w:gridCol w:w="991"/>
      </w:tblGrid>
      <w:tr w:rsidR="00254DFC" w:rsidRPr="0045650A">
        <w:tc>
          <w:tcPr>
            <w:tcW w:w="1949" w:type="dxa"/>
            <w:vMerge w:val="restart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Статус</w:t>
            </w:r>
          </w:p>
        </w:tc>
        <w:tc>
          <w:tcPr>
            <w:tcW w:w="2268" w:type="dxa"/>
            <w:vMerge w:val="restart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 xml:space="preserve">Наименование      </w:t>
            </w:r>
            <w:r w:rsidRPr="00DE72FD">
              <w:br/>
              <w:t xml:space="preserve">муниципальной </w:t>
            </w:r>
            <w:r w:rsidRPr="00DE72FD">
              <w:br/>
              <w:t>программы, подпрограммы</w:t>
            </w:r>
            <w:r w:rsidRPr="00DE72FD">
              <w:br/>
              <w:t xml:space="preserve">муниципальной    </w:t>
            </w:r>
            <w:r w:rsidRPr="00DE72FD">
              <w:br/>
              <w:t>программы,</w:t>
            </w:r>
          </w:p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основного мероприятия,</w:t>
            </w:r>
            <w:r w:rsidRPr="00DE72FD">
              <w:br/>
              <w:t>мероприятия ведомственной целевой программы</w:t>
            </w:r>
          </w:p>
        </w:tc>
        <w:tc>
          <w:tcPr>
            <w:tcW w:w="1276" w:type="dxa"/>
            <w:vMerge w:val="restart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 xml:space="preserve">Ответственный  </w:t>
            </w:r>
            <w:r w:rsidRPr="00DE72FD">
              <w:br/>
              <w:t xml:space="preserve">исполнитель,   </w:t>
            </w:r>
            <w:r w:rsidRPr="00DE72FD">
              <w:br/>
              <w:t xml:space="preserve">соисполнители,  </w:t>
            </w:r>
            <w:r w:rsidRPr="00DE72FD">
              <w:br/>
              <w:t xml:space="preserve"> участники</w:t>
            </w:r>
          </w:p>
        </w:tc>
        <w:tc>
          <w:tcPr>
            <w:tcW w:w="3119" w:type="dxa"/>
            <w:gridSpan w:val="4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 xml:space="preserve">Код бюджетной   </w:t>
            </w:r>
            <w:r w:rsidRPr="00DE72FD">
              <w:br/>
              <w:t xml:space="preserve">   классификации </w:t>
            </w:r>
          </w:p>
        </w:tc>
        <w:tc>
          <w:tcPr>
            <w:tcW w:w="6803" w:type="dxa"/>
            <w:gridSpan w:val="7"/>
          </w:tcPr>
          <w:p w:rsidR="00254DFC" w:rsidRPr="00DE72FD" w:rsidRDefault="00254DFC" w:rsidP="008773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Расходы</w:t>
            </w:r>
            <w:r w:rsidRPr="00DE72FD">
              <w:t xml:space="preserve"> (тыс. руб.), годы</w:t>
            </w:r>
          </w:p>
        </w:tc>
      </w:tr>
      <w:tr w:rsidR="00254DFC" w:rsidRPr="0045650A">
        <w:tc>
          <w:tcPr>
            <w:tcW w:w="1949" w:type="dxa"/>
            <w:vMerge/>
            <w:vAlign w:val="center"/>
          </w:tcPr>
          <w:p w:rsidR="00254DFC" w:rsidRPr="0045650A" w:rsidRDefault="00254DFC" w:rsidP="00E70CE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</w:p>
        </w:tc>
        <w:tc>
          <w:tcPr>
            <w:tcW w:w="2268" w:type="dxa"/>
            <w:vMerge/>
            <w:vAlign w:val="center"/>
          </w:tcPr>
          <w:p w:rsidR="00254DFC" w:rsidRPr="0045650A" w:rsidRDefault="00254DFC" w:rsidP="00E70CE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</w:p>
        </w:tc>
        <w:tc>
          <w:tcPr>
            <w:tcW w:w="1276" w:type="dxa"/>
            <w:vMerge/>
            <w:vAlign w:val="center"/>
          </w:tcPr>
          <w:p w:rsidR="00254DFC" w:rsidRPr="0045650A" w:rsidRDefault="00254DFC" w:rsidP="00E70CE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</w:p>
        </w:tc>
        <w:tc>
          <w:tcPr>
            <w:tcW w:w="850" w:type="dxa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ГРБС</w:t>
            </w:r>
          </w:p>
        </w:tc>
        <w:tc>
          <w:tcPr>
            <w:tcW w:w="851" w:type="dxa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РзПр</w:t>
            </w:r>
          </w:p>
        </w:tc>
        <w:tc>
          <w:tcPr>
            <w:tcW w:w="709" w:type="dxa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ЦСР</w:t>
            </w:r>
          </w:p>
        </w:tc>
        <w:tc>
          <w:tcPr>
            <w:tcW w:w="709" w:type="dxa"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ВР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2014</w:t>
            </w:r>
          </w:p>
        </w:tc>
        <w:tc>
          <w:tcPr>
            <w:tcW w:w="992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 w:rsidRPr="0045650A">
              <w:t>2015</w:t>
            </w:r>
          </w:p>
        </w:tc>
        <w:tc>
          <w:tcPr>
            <w:tcW w:w="993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 w:rsidRPr="0045650A">
              <w:t>2016</w:t>
            </w:r>
          </w:p>
        </w:tc>
        <w:tc>
          <w:tcPr>
            <w:tcW w:w="850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 w:rsidRPr="0045650A">
              <w:t>2017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 w:rsidRPr="0045650A">
              <w:t>2018</w:t>
            </w:r>
          </w:p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 w:rsidRPr="0045650A">
              <w:t>2019</w:t>
            </w:r>
          </w:p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</w:p>
        </w:tc>
        <w:tc>
          <w:tcPr>
            <w:tcW w:w="991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 w:rsidRPr="0045650A">
              <w:t>2020</w:t>
            </w:r>
          </w:p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</w:p>
        </w:tc>
      </w:tr>
      <w:tr w:rsidR="00254DFC" w:rsidRPr="0045650A">
        <w:tc>
          <w:tcPr>
            <w:tcW w:w="1949" w:type="dxa"/>
            <w:vAlign w:val="center"/>
          </w:tcPr>
          <w:p w:rsidR="00254DFC" w:rsidRPr="0045650A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1.</w:t>
            </w:r>
          </w:p>
        </w:tc>
        <w:tc>
          <w:tcPr>
            <w:tcW w:w="2268" w:type="dxa"/>
            <w:vAlign w:val="center"/>
          </w:tcPr>
          <w:p w:rsidR="00254DFC" w:rsidRPr="0045650A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2.</w:t>
            </w:r>
          </w:p>
        </w:tc>
        <w:tc>
          <w:tcPr>
            <w:tcW w:w="1276" w:type="dxa"/>
            <w:vAlign w:val="center"/>
          </w:tcPr>
          <w:p w:rsidR="00254DFC" w:rsidRPr="0045650A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3.</w:t>
            </w:r>
          </w:p>
        </w:tc>
        <w:tc>
          <w:tcPr>
            <w:tcW w:w="850" w:type="dxa"/>
          </w:tcPr>
          <w:p w:rsidR="00254DFC" w:rsidRPr="00DE72FD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851" w:type="dxa"/>
          </w:tcPr>
          <w:p w:rsidR="00254DFC" w:rsidRPr="00DE72FD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709" w:type="dxa"/>
          </w:tcPr>
          <w:p w:rsidR="00254DFC" w:rsidRPr="00DE72FD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709" w:type="dxa"/>
          </w:tcPr>
          <w:p w:rsidR="00254DFC" w:rsidRPr="00DE72FD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8.</w:t>
            </w:r>
          </w:p>
        </w:tc>
        <w:tc>
          <w:tcPr>
            <w:tcW w:w="992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9.</w:t>
            </w:r>
          </w:p>
        </w:tc>
        <w:tc>
          <w:tcPr>
            <w:tcW w:w="993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10.</w:t>
            </w:r>
          </w:p>
        </w:tc>
        <w:tc>
          <w:tcPr>
            <w:tcW w:w="850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11.</w:t>
            </w:r>
          </w:p>
        </w:tc>
        <w:tc>
          <w:tcPr>
            <w:tcW w:w="992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12.</w:t>
            </w:r>
          </w:p>
        </w:tc>
        <w:tc>
          <w:tcPr>
            <w:tcW w:w="993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13.</w:t>
            </w:r>
          </w:p>
        </w:tc>
        <w:tc>
          <w:tcPr>
            <w:tcW w:w="991" w:type="dxa"/>
          </w:tcPr>
          <w:p w:rsidR="00254DFC" w:rsidRPr="0045650A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14.</w:t>
            </w:r>
          </w:p>
        </w:tc>
      </w:tr>
      <w:tr w:rsidR="00254DFC" w:rsidRPr="0045650A">
        <w:tc>
          <w:tcPr>
            <w:tcW w:w="1949" w:type="dxa"/>
            <w:vMerge w:val="restart"/>
            <w:vAlign w:val="center"/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  <w:r>
              <w:t>Муниципальная П</w:t>
            </w:r>
            <w:r w:rsidRPr="00DE72FD">
              <w:t xml:space="preserve">рограмма </w:t>
            </w:r>
          </w:p>
        </w:tc>
        <w:tc>
          <w:tcPr>
            <w:tcW w:w="2268" w:type="dxa"/>
            <w:vMerge w:val="restart"/>
            <w:vAlign w:val="center"/>
          </w:tcPr>
          <w:p w:rsidR="00254DFC" w:rsidRPr="00F27015" w:rsidRDefault="00254DFC" w:rsidP="00D1777E">
            <w:r>
              <w:t>Развитие физической культуры и массового спорта</w:t>
            </w:r>
          </w:p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F27015">
              <w:t>в городе Каменск-Шахтинский на 2014-2020 годы</w:t>
            </w:r>
          </w:p>
        </w:tc>
        <w:tc>
          <w:tcPr>
            <w:tcW w:w="1276" w:type="dxa"/>
            <w:vAlign w:val="center"/>
          </w:tcPr>
          <w:p w:rsidR="00254DFC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Всего,</w:t>
            </w:r>
          </w:p>
          <w:p w:rsidR="00254DFC" w:rsidRDefault="00254DFC" w:rsidP="008A5C0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в том числе:</w:t>
            </w:r>
          </w:p>
        </w:tc>
        <w:tc>
          <w:tcPr>
            <w:tcW w:w="850" w:type="dxa"/>
          </w:tcPr>
          <w:p w:rsidR="00254DFC" w:rsidRDefault="00254DFC" w:rsidP="00247953">
            <w:pPr>
              <w:jc w:val="center"/>
            </w:pPr>
            <w:r w:rsidRPr="00DC0524">
              <w:t>X</w:t>
            </w:r>
          </w:p>
        </w:tc>
        <w:tc>
          <w:tcPr>
            <w:tcW w:w="851" w:type="dxa"/>
          </w:tcPr>
          <w:p w:rsidR="00254DFC" w:rsidRDefault="00254DFC" w:rsidP="00247953">
            <w:pPr>
              <w:jc w:val="center"/>
            </w:pPr>
            <w:r w:rsidRPr="00DC0524">
              <w:t>X</w:t>
            </w:r>
          </w:p>
        </w:tc>
        <w:tc>
          <w:tcPr>
            <w:tcW w:w="709" w:type="dxa"/>
          </w:tcPr>
          <w:p w:rsidR="00254DFC" w:rsidRDefault="00254DFC" w:rsidP="00247953">
            <w:pPr>
              <w:jc w:val="center"/>
            </w:pPr>
            <w:r w:rsidRPr="00DC0524">
              <w:t>X</w:t>
            </w:r>
          </w:p>
        </w:tc>
        <w:tc>
          <w:tcPr>
            <w:tcW w:w="709" w:type="dxa"/>
          </w:tcPr>
          <w:p w:rsidR="00254DFC" w:rsidRDefault="00254DFC" w:rsidP="00247953">
            <w:pPr>
              <w:jc w:val="center"/>
            </w:pPr>
            <w:r w:rsidRPr="00DC0524">
              <w:t>X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30716,7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33134,5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30367,9</w:t>
            </w:r>
          </w:p>
        </w:tc>
        <w:tc>
          <w:tcPr>
            <w:tcW w:w="850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31825,5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33448,9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35021,0</w:t>
            </w:r>
          </w:p>
        </w:tc>
        <w:tc>
          <w:tcPr>
            <w:tcW w:w="991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36526,9</w:t>
            </w:r>
          </w:p>
        </w:tc>
      </w:tr>
      <w:tr w:rsidR="00254DFC" w:rsidRPr="0045650A">
        <w:trPr>
          <w:trHeight w:val="562"/>
        </w:trPr>
        <w:tc>
          <w:tcPr>
            <w:tcW w:w="1949" w:type="dxa"/>
            <w:vMerge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254DFC" w:rsidRPr="00F27015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254DFC" w:rsidRPr="00685FF9" w:rsidRDefault="00254DFC" w:rsidP="00685F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5503">
              <w:rPr>
                <w:rFonts w:ascii="Times New Roman CYR" w:hAnsi="Times New Roman CYR" w:cs="Times New Roman CYR"/>
              </w:rPr>
              <w:t>Отдел ФКСЗМ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3679,6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33094,4</w:t>
            </w:r>
          </w:p>
        </w:tc>
        <w:tc>
          <w:tcPr>
            <w:tcW w:w="993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30327,0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31782,6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33403,8</w:t>
            </w:r>
          </w:p>
        </w:tc>
        <w:tc>
          <w:tcPr>
            <w:tcW w:w="993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34973,7</w:t>
            </w:r>
          </w:p>
        </w:tc>
        <w:tc>
          <w:tcPr>
            <w:tcW w:w="99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36477,6</w:t>
            </w:r>
          </w:p>
        </w:tc>
      </w:tr>
      <w:tr w:rsidR="00254DFC" w:rsidRPr="0045650A">
        <w:tc>
          <w:tcPr>
            <w:tcW w:w="1949" w:type="dxa"/>
            <w:vMerge/>
          </w:tcPr>
          <w:p w:rsidR="00254DFC" w:rsidRPr="0045650A" w:rsidRDefault="00254DFC" w:rsidP="00E70CE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</w:p>
        </w:tc>
        <w:tc>
          <w:tcPr>
            <w:tcW w:w="2268" w:type="dxa"/>
            <w:vMerge/>
          </w:tcPr>
          <w:p w:rsidR="00254DFC" w:rsidRPr="0045650A" w:rsidRDefault="00254DFC" w:rsidP="00E70CE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</w:p>
        </w:tc>
        <w:tc>
          <w:tcPr>
            <w:tcW w:w="1276" w:type="dxa"/>
          </w:tcPr>
          <w:p w:rsidR="00254DFC" w:rsidRPr="00DE72FD" w:rsidRDefault="00254DFC" w:rsidP="00E70CED">
            <w:pPr>
              <w:jc w:val="center"/>
            </w:pPr>
            <w:r>
              <w:t>ОО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37,1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40,1</w:t>
            </w:r>
          </w:p>
        </w:tc>
        <w:tc>
          <w:tcPr>
            <w:tcW w:w="993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40,9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42,9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45,1</w:t>
            </w:r>
          </w:p>
        </w:tc>
        <w:tc>
          <w:tcPr>
            <w:tcW w:w="993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47,3</w:t>
            </w:r>
          </w:p>
        </w:tc>
        <w:tc>
          <w:tcPr>
            <w:tcW w:w="99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49,3</w:t>
            </w:r>
          </w:p>
        </w:tc>
      </w:tr>
      <w:tr w:rsidR="00254DFC" w:rsidRPr="0045650A">
        <w:tc>
          <w:tcPr>
            <w:tcW w:w="1949" w:type="dxa"/>
          </w:tcPr>
          <w:p w:rsidR="00254DFC" w:rsidRPr="00B30407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B30407">
              <w:t>Подпрограмма 1</w:t>
            </w:r>
          </w:p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54DFC" w:rsidRPr="00B30407" w:rsidRDefault="00254DFC" w:rsidP="00AC144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912F76">
              <w:t>Управление  развитием  отрасли  физической   культуры   и   спорта</w:t>
            </w:r>
          </w:p>
        </w:tc>
        <w:tc>
          <w:tcPr>
            <w:tcW w:w="1276" w:type="dxa"/>
          </w:tcPr>
          <w:p w:rsidR="00254DFC" w:rsidRDefault="00254DFC" w:rsidP="00B30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550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Pr="003B045F" w:rsidRDefault="00254DFC" w:rsidP="00E70CED">
            <w:pPr>
              <w:jc w:val="center"/>
            </w:pP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1103,5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1249,0</w:t>
            </w:r>
          </w:p>
        </w:tc>
        <w:tc>
          <w:tcPr>
            <w:tcW w:w="993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867,7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909,3</w:t>
            </w:r>
          </w:p>
        </w:tc>
        <w:tc>
          <w:tcPr>
            <w:tcW w:w="992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955,7</w:t>
            </w:r>
          </w:p>
        </w:tc>
        <w:tc>
          <w:tcPr>
            <w:tcW w:w="993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1000,6</w:t>
            </w:r>
          </w:p>
        </w:tc>
        <w:tc>
          <w:tcPr>
            <w:tcW w:w="99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1043,6</w:t>
            </w:r>
          </w:p>
        </w:tc>
      </w:tr>
      <w:tr w:rsidR="00254DFC" w:rsidRPr="0045650A">
        <w:tc>
          <w:tcPr>
            <w:tcW w:w="1949" w:type="dxa"/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Основное        </w:t>
            </w:r>
            <w:r w:rsidRPr="00DE72FD">
              <w:br/>
              <w:t>мероприятие</w:t>
            </w:r>
            <w:r>
              <w:t xml:space="preserve"> 1.1.</w:t>
            </w:r>
          </w:p>
        </w:tc>
        <w:tc>
          <w:tcPr>
            <w:tcW w:w="2268" w:type="dxa"/>
          </w:tcPr>
          <w:p w:rsidR="00254DFC" w:rsidRPr="00AC108F" w:rsidRDefault="00254DFC" w:rsidP="00B30407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AC108F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</w:p>
          <w:p w:rsidR="00254DFC" w:rsidRPr="00AC1446" w:rsidRDefault="00254DFC" w:rsidP="00B30407">
            <w:pPr>
              <w:rPr>
                <w:rFonts w:ascii="Times New Roman CYR" w:hAnsi="Times New Roman CYR" w:cs="Times New Roman CYR"/>
              </w:rPr>
            </w:pPr>
            <w:r w:rsidRPr="00AC108F">
              <w:rPr>
                <w:rFonts w:ascii="Times New Roman CYR" w:hAnsi="Times New Roman CYR" w:cs="Times New Roman CYR"/>
              </w:rPr>
              <w:t>и спортивные мероприятия</w:t>
            </w:r>
          </w:p>
        </w:tc>
        <w:tc>
          <w:tcPr>
            <w:tcW w:w="1276" w:type="dxa"/>
          </w:tcPr>
          <w:p w:rsidR="00254DFC" w:rsidRDefault="00254DFC" w:rsidP="003106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550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Pr="003B045F" w:rsidRDefault="00254DFC" w:rsidP="00E70CED">
            <w:pPr>
              <w:jc w:val="center"/>
            </w:pP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1103,5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1249,0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867,7</w:t>
            </w:r>
          </w:p>
        </w:tc>
        <w:tc>
          <w:tcPr>
            <w:tcW w:w="85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909,3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955,7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1000,6</w:t>
            </w:r>
          </w:p>
        </w:tc>
        <w:tc>
          <w:tcPr>
            <w:tcW w:w="991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1043,6</w:t>
            </w:r>
          </w:p>
        </w:tc>
      </w:tr>
      <w:tr w:rsidR="00254DFC" w:rsidRPr="0045650A">
        <w:tc>
          <w:tcPr>
            <w:tcW w:w="1949" w:type="dxa"/>
          </w:tcPr>
          <w:p w:rsidR="00254DFC" w:rsidRPr="00B30407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B30407">
              <w:t xml:space="preserve">Подпрограмма 2 </w:t>
            </w:r>
          </w:p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54DFC" w:rsidRPr="00AC1446" w:rsidRDefault="00254DFC" w:rsidP="001D0042">
            <w:pPr>
              <w:rPr>
                <w:rFonts w:ascii="Times New Roman CYR" w:hAnsi="Times New Roman CYR" w:cs="Times New Roman CYR"/>
              </w:rPr>
            </w:pPr>
            <w:r w:rsidRPr="001D0042">
              <w:rPr>
                <w:rFonts w:ascii="Times New Roman CYR" w:hAnsi="Times New Roman CYR" w:cs="Times New Roman CYR"/>
              </w:rPr>
      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</w:t>
            </w:r>
          </w:p>
        </w:tc>
        <w:tc>
          <w:tcPr>
            <w:tcW w:w="1276" w:type="dxa"/>
          </w:tcPr>
          <w:p w:rsidR="00254DFC" w:rsidRDefault="00254DFC" w:rsidP="00CB0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550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Pr="003B045F" w:rsidRDefault="00254DFC" w:rsidP="00E70CED">
            <w:pPr>
              <w:jc w:val="center"/>
            </w:pP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23942,6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25840,8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22704,2</w:t>
            </w:r>
          </w:p>
        </w:tc>
        <w:tc>
          <w:tcPr>
            <w:tcW w:w="850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23794,0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25007,5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26182,9</w:t>
            </w:r>
          </w:p>
        </w:tc>
        <w:tc>
          <w:tcPr>
            <w:tcW w:w="991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27308,8</w:t>
            </w:r>
          </w:p>
        </w:tc>
      </w:tr>
      <w:tr w:rsidR="00254DFC" w:rsidRPr="0045650A">
        <w:tc>
          <w:tcPr>
            <w:tcW w:w="1949" w:type="dxa"/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Основное        </w:t>
            </w:r>
            <w:r w:rsidRPr="00DE72FD">
              <w:br/>
              <w:t>мероприятие</w:t>
            </w:r>
            <w:r>
              <w:t xml:space="preserve"> 2.1.</w:t>
            </w:r>
          </w:p>
        </w:tc>
        <w:tc>
          <w:tcPr>
            <w:tcW w:w="2268" w:type="dxa"/>
          </w:tcPr>
          <w:p w:rsidR="00254DFC" w:rsidRPr="008A1A73" w:rsidRDefault="00254DFC" w:rsidP="00B01A32">
            <w:pPr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Расходы  по выполнению функций муниципальными бюджетными образовательными учреждениями в соответствии</w:t>
            </w:r>
          </w:p>
          <w:p w:rsidR="00254DFC" w:rsidRPr="00AC1446" w:rsidRDefault="00254DFC" w:rsidP="001D0042">
            <w:pPr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с установленными муниципальными заданиями</w:t>
            </w:r>
          </w:p>
        </w:tc>
        <w:tc>
          <w:tcPr>
            <w:tcW w:w="1276" w:type="dxa"/>
          </w:tcPr>
          <w:p w:rsidR="00254DFC" w:rsidRDefault="00254DFC" w:rsidP="00CB0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550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Pr="003B045F" w:rsidRDefault="00254DFC" w:rsidP="00E70CED">
            <w:pPr>
              <w:jc w:val="center"/>
            </w:pP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23942,6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25840,8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22704,2</w:t>
            </w:r>
          </w:p>
        </w:tc>
        <w:tc>
          <w:tcPr>
            <w:tcW w:w="850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23794,0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25007,5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26182,9</w:t>
            </w:r>
          </w:p>
        </w:tc>
        <w:tc>
          <w:tcPr>
            <w:tcW w:w="991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27308,8</w:t>
            </w:r>
          </w:p>
        </w:tc>
      </w:tr>
      <w:tr w:rsidR="00254DFC" w:rsidRPr="0045650A">
        <w:tc>
          <w:tcPr>
            <w:tcW w:w="1949" w:type="dxa"/>
          </w:tcPr>
          <w:p w:rsidR="00254DFC" w:rsidRPr="00CB00A6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CB00A6">
              <w:t xml:space="preserve">Подпрограмма 3 </w:t>
            </w:r>
          </w:p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54DFC" w:rsidRPr="00AC1446" w:rsidRDefault="00254DFC" w:rsidP="001D0042">
            <w:pPr>
              <w:rPr>
                <w:rFonts w:ascii="Times New Roman CYR" w:hAnsi="Times New Roman CYR" w:cs="Times New Roman CYR"/>
              </w:rPr>
            </w:pPr>
            <w:r w:rsidRPr="001D0042">
              <w:t xml:space="preserve">Выполнение функций муниципальным бюджетным учреждением города Каменск-Шахтинский «Спортивный комплекс </w:t>
            </w:r>
            <w:r w:rsidRPr="001D0042">
              <w:rPr>
                <w:rFonts w:ascii="13" w:hAnsi="13" w:cs="13"/>
              </w:rPr>
              <w:t>«Прогресс»</w:t>
            </w:r>
            <w:r w:rsidRPr="001D0042">
              <w:t>, в том числе по оказанию муниципальных услуг в соответствии с установленным муниципальным заданием</w:t>
            </w:r>
          </w:p>
        </w:tc>
        <w:tc>
          <w:tcPr>
            <w:tcW w:w="1276" w:type="dxa"/>
          </w:tcPr>
          <w:p w:rsidR="00254DFC" w:rsidRDefault="00254DFC" w:rsidP="00CB0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5503">
              <w:rPr>
                <w:rFonts w:ascii="Times New Roman CYR" w:hAnsi="Times New Roman CYR" w:cs="Times New Roman CYR"/>
              </w:rPr>
              <w:t>Отдел ФКСЗМ</w:t>
            </w:r>
          </w:p>
          <w:p w:rsidR="00254DFC" w:rsidRPr="003B045F" w:rsidRDefault="00254DFC" w:rsidP="00E70CED">
            <w:pPr>
              <w:jc w:val="center"/>
            </w:pP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5483,5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5860,1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6602,5</w:t>
            </w:r>
          </w:p>
        </w:tc>
        <w:tc>
          <w:tcPr>
            <w:tcW w:w="850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6919,4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7272,3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7614,1</w:t>
            </w:r>
          </w:p>
        </w:tc>
        <w:tc>
          <w:tcPr>
            <w:tcW w:w="991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7941,5</w:t>
            </w:r>
          </w:p>
        </w:tc>
      </w:tr>
      <w:tr w:rsidR="00254DFC" w:rsidRPr="0045650A">
        <w:tc>
          <w:tcPr>
            <w:tcW w:w="1949" w:type="dxa"/>
          </w:tcPr>
          <w:p w:rsidR="00254DFC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Основное        </w:t>
            </w:r>
            <w:r w:rsidRPr="00DE72FD">
              <w:br/>
              <w:t>мероприятие</w:t>
            </w:r>
            <w:r>
              <w:t xml:space="preserve"> 3.1.</w:t>
            </w:r>
          </w:p>
        </w:tc>
        <w:tc>
          <w:tcPr>
            <w:tcW w:w="2268" w:type="dxa"/>
          </w:tcPr>
          <w:p w:rsidR="00254DFC" w:rsidRPr="008A1A73" w:rsidRDefault="00254DFC" w:rsidP="00B01A32">
            <w:pPr>
              <w:spacing w:line="252" w:lineRule="auto"/>
            </w:pPr>
            <w:r w:rsidRPr="008A1A73">
              <w:rPr>
                <w:rFonts w:ascii="Times New Roman CYR" w:hAnsi="Times New Roman CYR" w:cs="Times New Roman CYR"/>
              </w:rPr>
              <w:t>Расходы по выполнению функций муниципальным бюджетным учреждением города Каменск-Шахтинский «Спортивный комплекс «Прогресс»</w:t>
            </w:r>
            <w:r w:rsidRPr="008A1A73">
              <w:t xml:space="preserve"> в соответствии с установленным</w:t>
            </w:r>
          </w:p>
          <w:p w:rsidR="00254DFC" w:rsidRPr="00AC1446" w:rsidRDefault="00254DFC" w:rsidP="002A68B3">
            <w:pPr>
              <w:rPr>
                <w:rFonts w:ascii="Times New Roman CYR" w:hAnsi="Times New Roman CYR" w:cs="Times New Roman CYR"/>
              </w:rPr>
            </w:pPr>
            <w:r w:rsidRPr="008A1A73">
              <w:t>муниципальным заданием</w:t>
            </w:r>
          </w:p>
        </w:tc>
        <w:tc>
          <w:tcPr>
            <w:tcW w:w="1276" w:type="dxa"/>
          </w:tcPr>
          <w:p w:rsidR="00254DFC" w:rsidRPr="003B045F" w:rsidRDefault="00254DFC" w:rsidP="00E70CED">
            <w:pPr>
              <w:jc w:val="center"/>
            </w:pP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5483,5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5860,1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6602,5</w:t>
            </w:r>
          </w:p>
        </w:tc>
        <w:tc>
          <w:tcPr>
            <w:tcW w:w="850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6919,4</w:t>
            </w:r>
          </w:p>
        </w:tc>
        <w:tc>
          <w:tcPr>
            <w:tcW w:w="992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7272,3</w:t>
            </w:r>
          </w:p>
        </w:tc>
        <w:tc>
          <w:tcPr>
            <w:tcW w:w="993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7614,1</w:t>
            </w:r>
          </w:p>
        </w:tc>
        <w:tc>
          <w:tcPr>
            <w:tcW w:w="991" w:type="dxa"/>
          </w:tcPr>
          <w:p w:rsidR="00254DFC" w:rsidRDefault="00254DFC" w:rsidP="0024795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7941,5</w:t>
            </w:r>
          </w:p>
        </w:tc>
      </w:tr>
      <w:tr w:rsidR="00254DFC" w:rsidRPr="0045650A">
        <w:tc>
          <w:tcPr>
            <w:tcW w:w="1949" w:type="dxa"/>
          </w:tcPr>
          <w:p w:rsidR="00254DFC" w:rsidRPr="00CB00A6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CB00A6">
              <w:t>Подпрограмма 4</w:t>
            </w:r>
          </w:p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254DFC" w:rsidRPr="00B41836" w:rsidRDefault="00254DFC" w:rsidP="00E70CED">
            <w:r>
              <w:t>Молодежь города Каменска на 2014-2020 годы</w:t>
            </w:r>
          </w:p>
        </w:tc>
        <w:tc>
          <w:tcPr>
            <w:tcW w:w="1276" w:type="dxa"/>
          </w:tcPr>
          <w:p w:rsidR="00254DFC" w:rsidRPr="008A7991" w:rsidRDefault="00254DFC" w:rsidP="00CB00A6">
            <w:pPr>
              <w:jc w:val="center"/>
            </w:pPr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187,1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184,6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193,5</w:t>
            </w:r>
          </w:p>
        </w:tc>
        <w:tc>
          <w:tcPr>
            <w:tcW w:w="85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202,8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213,4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223,4</w:t>
            </w:r>
          </w:p>
        </w:tc>
        <w:tc>
          <w:tcPr>
            <w:tcW w:w="991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233,0</w:t>
            </w:r>
          </w:p>
        </w:tc>
      </w:tr>
      <w:tr w:rsidR="00254DFC" w:rsidRPr="0045650A">
        <w:trPr>
          <w:trHeight w:val="1932"/>
        </w:trPr>
        <w:tc>
          <w:tcPr>
            <w:tcW w:w="1949" w:type="dxa"/>
            <w:vMerge w:val="restart"/>
          </w:tcPr>
          <w:p w:rsidR="00254DFC" w:rsidRPr="008A7991" w:rsidRDefault="00254DFC" w:rsidP="00E70CED">
            <w:pPr>
              <w:widowControl w:val="0"/>
              <w:autoSpaceDE w:val="0"/>
              <w:autoSpaceDN w:val="0"/>
              <w:adjustRightInd w:val="0"/>
            </w:pPr>
            <w:r w:rsidRPr="008A7991">
              <w:t xml:space="preserve">Основное        </w:t>
            </w:r>
            <w:r w:rsidRPr="008A7991">
              <w:br/>
              <w:t>мероприятие 4.1.</w:t>
            </w:r>
          </w:p>
        </w:tc>
        <w:tc>
          <w:tcPr>
            <w:tcW w:w="2268" w:type="dxa"/>
            <w:vMerge w:val="restart"/>
          </w:tcPr>
          <w:p w:rsidR="00254DFC" w:rsidRPr="00732D04" w:rsidRDefault="00254DFC" w:rsidP="00293270">
            <w:r w:rsidRPr="005E4D08">
              <w:rPr>
                <w:kern w:val="28"/>
                <w:lang w:eastAsia="zh-CN"/>
              </w:rPr>
              <w:t>Содействие духовному, культурному, социальному и физическому развитию молодежи</w:t>
            </w:r>
            <w:r w:rsidRPr="00732D04">
              <w:t xml:space="preserve"> </w:t>
            </w:r>
          </w:p>
        </w:tc>
        <w:tc>
          <w:tcPr>
            <w:tcW w:w="1276" w:type="dxa"/>
          </w:tcPr>
          <w:p w:rsidR="00254DFC" w:rsidRPr="008A7991" w:rsidRDefault="00254DFC" w:rsidP="008A7991"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X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150,0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144,5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152,6</w:t>
            </w:r>
          </w:p>
        </w:tc>
        <w:tc>
          <w:tcPr>
            <w:tcW w:w="85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159,9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168,3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176,1</w:t>
            </w:r>
          </w:p>
        </w:tc>
        <w:tc>
          <w:tcPr>
            <w:tcW w:w="991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183,7</w:t>
            </w:r>
          </w:p>
        </w:tc>
      </w:tr>
      <w:tr w:rsidR="00254DFC" w:rsidRPr="00DE72FD">
        <w:trPr>
          <w:trHeight w:val="590"/>
        </w:trPr>
        <w:tc>
          <w:tcPr>
            <w:tcW w:w="1949" w:type="dxa"/>
            <w:vMerge/>
          </w:tcPr>
          <w:p w:rsidR="00254DFC" w:rsidRPr="00DE72FD" w:rsidRDefault="00254DFC" w:rsidP="00E70C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254DFC" w:rsidRPr="00732D04" w:rsidRDefault="00254DFC" w:rsidP="00293270"/>
        </w:tc>
        <w:tc>
          <w:tcPr>
            <w:tcW w:w="1276" w:type="dxa"/>
          </w:tcPr>
          <w:p w:rsidR="00254DFC" w:rsidRPr="008A7991" w:rsidRDefault="00254DFC" w:rsidP="00293270">
            <w:r w:rsidRPr="008A7991">
              <w:t>ОО</w:t>
            </w:r>
          </w:p>
        </w:tc>
        <w:tc>
          <w:tcPr>
            <w:tcW w:w="850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254DFC" w:rsidRPr="00DE72FD" w:rsidRDefault="00254DFC" w:rsidP="0024795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37,1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40,1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40,9</w:t>
            </w:r>
          </w:p>
        </w:tc>
        <w:tc>
          <w:tcPr>
            <w:tcW w:w="85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42,9</w:t>
            </w:r>
          </w:p>
        </w:tc>
        <w:tc>
          <w:tcPr>
            <w:tcW w:w="992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45,1</w:t>
            </w:r>
          </w:p>
        </w:tc>
        <w:tc>
          <w:tcPr>
            <w:tcW w:w="993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</w:pPr>
            <w:r>
              <w:t>47,3</w:t>
            </w:r>
          </w:p>
        </w:tc>
        <w:tc>
          <w:tcPr>
            <w:tcW w:w="991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49,3</w:t>
            </w:r>
          </w:p>
        </w:tc>
      </w:tr>
    </w:tbl>
    <w:p w:rsidR="00254DFC" w:rsidRDefault="00254DFC" w:rsidP="00DB1768">
      <w:pPr>
        <w:jc w:val="both"/>
        <w:sectPr w:rsidR="00254DFC" w:rsidSect="00C35B77">
          <w:pgSz w:w="16838" w:h="11906" w:orient="landscape"/>
          <w:pgMar w:top="851" w:right="851" w:bottom="1701" w:left="1134" w:header="709" w:footer="709" w:gutter="0"/>
          <w:cols w:space="708"/>
          <w:docGrid w:linePitch="360"/>
        </w:sectPr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DB1768">
      <w:pPr>
        <w:jc w:val="both"/>
      </w:pPr>
    </w:p>
    <w:p w:rsidR="00254DFC" w:rsidRDefault="00254DFC" w:rsidP="006F5CD4">
      <w:pPr>
        <w:autoSpaceDE w:val="0"/>
        <w:autoSpaceDN w:val="0"/>
        <w:adjustRightInd w:val="0"/>
        <w:jc w:val="right"/>
        <w:outlineLvl w:val="0"/>
        <w:sectPr w:rsidR="00254DFC" w:rsidSect="00716307">
          <w:pgSz w:w="11906" w:h="16838"/>
          <w:pgMar w:top="539" w:right="1701" w:bottom="539" w:left="851" w:header="709" w:footer="709" w:gutter="0"/>
          <w:cols w:space="708"/>
          <w:docGrid w:linePitch="360"/>
        </w:sectPr>
      </w:pPr>
      <w:r>
        <w:t xml:space="preserve">                                                                          </w:t>
      </w:r>
    </w:p>
    <w:p w:rsidR="00254DFC" w:rsidRDefault="00254DFC" w:rsidP="00E438B5">
      <w:pPr>
        <w:widowControl w:val="0"/>
        <w:autoSpaceDE w:val="0"/>
        <w:autoSpaceDN w:val="0"/>
        <w:adjustRightInd w:val="0"/>
        <w:ind w:firstLine="10206"/>
        <w:outlineLvl w:val="2"/>
        <w:rPr>
          <w:lang w:eastAsia="en-US"/>
        </w:rPr>
      </w:pPr>
      <w:r>
        <w:rPr>
          <w:lang w:eastAsia="en-US"/>
        </w:rPr>
        <w:t>Приложение № 6</w:t>
      </w:r>
      <w:r w:rsidRPr="00AE42BA">
        <w:rPr>
          <w:lang w:eastAsia="en-US"/>
        </w:rPr>
        <w:t xml:space="preserve"> к муниципальной              </w:t>
      </w:r>
      <w:r>
        <w:rPr>
          <w:lang w:eastAsia="en-US"/>
        </w:rPr>
        <w:t xml:space="preserve">              </w:t>
      </w:r>
    </w:p>
    <w:p w:rsidR="00254DFC" w:rsidRPr="00E438B5" w:rsidRDefault="00254DFC" w:rsidP="00E438B5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E438B5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Default="00254DFC" w:rsidP="00E438B5">
      <w:pPr>
        <w:widowControl w:val="0"/>
        <w:autoSpaceDE w:val="0"/>
        <w:autoSpaceDN w:val="0"/>
        <w:adjustRightInd w:val="0"/>
        <w:outlineLvl w:val="2"/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>
        <w:rPr>
          <w:lang w:eastAsia="en-US"/>
        </w:rPr>
        <w:t>»</w:t>
      </w:r>
    </w:p>
    <w:p w:rsidR="00254DFC" w:rsidRPr="00DE72FD" w:rsidRDefault="00254DFC" w:rsidP="00E438B5">
      <w:pPr>
        <w:widowControl w:val="0"/>
        <w:tabs>
          <w:tab w:val="left" w:pos="5200"/>
        </w:tabs>
        <w:autoSpaceDE w:val="0"/>
        <w:autoSpaceDN w:val="0"/>
        <w:adjustRightInd w:val="0"/>
        <w:outlineLvl w:val="2"/>
      </w:pPr>
    </w:p>
    <w:p w:rsidR="00254DFC" w:rsidRPr="00DE72FD" w:rsidRDefault="00254DFC" w:rsidP="003506EF">
      <w:pPr>
        <w:widowControl w:val="0"/>
        <w:autoSpaceDE w:val="0"/>
        <w:autoSpaceDN w:val="0"/>
        <w:adjustRightInd w:val="0"/>
        <w:jc w:val="center"/>
      </w:pPr>
      <w:bookmarkStart w:id="3" w:name="Par879"/>
      <w:bookmarkEnd w:id="3"/>
      <w:r w:rsidRPr="00DE72FD">
        <w:t>Расходы</w:t>
      </w:r>
    </w:p>
    <w:p w:rsidR="00254DFC" w:rsidRPr="00DE72FD" w:rsidRDefault="00254DFC" w:rsidP="003506EF">
      <w:pPr>
        <w:widowControl w:val="0"/>
        <w:autoSpaceDE w:val="0"/>
        <w:autoSpaceDN w:val="0"/>
        <w:adjustRightInd w:val="0"/>
        <w:jc w:val="center"/>
      </w:pPr>
      <w:r w:rsidRPr="00DE72FD">
        <w:t xml:space="preserve"> федерального бюджета, областного бюджета </w:t>
      </w:r>
    </w:p>
    <w:p w:rsidR="00254DFC" w:rsidRPr="00DE72FD" w:rsidRDefault="00254DFC" w:rsidP="003506EF">
      <w:pPr>
        <w:widowControl w:val="0"/>
        <w:autoSpaceDE w:val="0"/>
        <w:autoSpaceDN w:val="0"/>
        <w:adjustRightInd w:val="0"/>
        <w:jc w:val="center"/>
      </w:pPr>
      <w:r w:rsidRPr="00DE72FD">
        <w:t xml:space="preserve"> местного бюджета и внебюд</w:t>
      </w:r>
      <w:r>
        <w:t>жетных источников на реализацию муниципальной п</w:t>
      </w:r>
      <w:r w:rsidRPr="00DE72FD">
        <w:t xml:space="preserve">рограммы </w:t>
      </w:r>
    </w:p>
    <w:p w:rsidR="00254DFC" w:rsidRPr="00DE72FD" w:rsidRDefault="00254DFC" w:rsidP="003506EF">
      <w:pPr>
        <w:widowControl w:val="0"/>
        <w:autoSpaceDE w:val="0"/>
        <w:autoSpaceDN w:val="0"/>
        <w:adjustRightInd w:val="0"/>
        <w:jc w:val="center"/>
      </w:pPr>
    </w:p>
    <w:tbl>
      <w:tblPr>
        <w:tblW w:w="150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2551"/>
        <w:gridCol w:w="2020"/>
        <w:gridCol w:w="1418"/>
        <w:gridCol w:w="1134"/>
        <w:gridCol w:w="1134"/>
        <w:gridCol w:w="1275"/>
        <w:gridCol w:w="1134"/>
        <w:gridCol w:w="1134"/>
        <w:gridCol w:w="1134"/>
      </w:tblGrid>
      <w:tr w:rsidR="00254DFC" w:rsidRPr="0045650A">
        <w:tc>
          <w:tcPr>
            <w:tcW w:w="2127" w:type="dxa"/>
            <w:vMerge w:val="restart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Статус</w:t>
            </w:r>
          </w:p>
        </w:tc>
        <w:tc>
          <w:tcPr>
            <w:tcW w:w="2551" w:type="dxa"/>
            <w:vMerge w:val="restart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 xml:space="preserve">Наименование      </w:t>
            </w:r>
            <w:r w:rsidRPr="00DE72FD">
              <w:br/>
              <w:t>муниципальной программы,</w:t>
            </w:r>
          </w:p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>подпрограммы муниципальной программы</w:t>
            </w:r>
          </w:p>
        </w:tc>
        <w:tc>
          <w:tcPr>
            <w:tcW w:w="2020" w:type="dxa"/>
            <w:vMerge w:val="restart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2FD">
              <w:t xml:space="preserve">Ответственный    </w:t>
            </w:r>
            <w:r w:rsidRPr="00DE72FD">
              <w:br/>
              <w:t xml:space="preserve">исполнитель,     </w:t>
            </w:r>
            <w:r w:rsidRPr="00DE72FD">
              <w:br/>
              <w:t>соисполнители</w:t>
            </w:r>
            <w:r w:rsidRPr="00DE72FD">
              <w:br/>
            </w:r>
          </w:p>
        </w:tc>
        <w:tc>
          <w:tcPr>
            <w:tcW w:w="8363" w:type="dxa"/>
            <w:gridSpan w:val="7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Оценка расходов (тыс. руб.), годы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1418" w:type="dxa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</w:rPr>
            </w:pPr>
            <w:r w:rsidRPr="0045650A">
              <w:rPr>
                <w:b w:val="0"/>
                <w:bCs w:val="0"/>
              </w:rPr>
              <w:t>2014</w:t>
            </w:r>
          </w:p>
        </w:tc>
        <w:tc>
          <w:tcPr>
            <w:tcW w:w="1134" w:type="dxa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2016</w:t>
            </w:r>
          </w:p>
        </w:tc>
        <w:tc>
          <w:tcPr>
            <w:tcW w:w="1275" w:type="dxa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254DFC" w:rsidRPr="00DF57D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  <w:rPr>
                <w:b w:val="0"/>
                <w:bCs w:val="0"/>
                <w:sz w:val="24"/>
                <w:szCs w:val="24"/>
              </w:rPr>
            </w:pPr>
            <w:r w:rsidRPr="00DF57DA">
              <w:rPr>
                <w:b w:val="0"/>
                <w:bCs w:val="0"/>
                <w:sz w:val="24"/>
                <w:szCs w:val="24"/>
              </w:rPr>
              <w:t>2020</w:t>
            </w:r>
          </w:p>
        </w:tc>
      </w:tr>
      <w:tr w:rsidR="00254DFC" w:rsidRPr="0045650A">
        <w:tc>
          <w:tcPr>
            <w:tcW w:w="2127" w:type="dxa"/>
            <w:vMerge w:val="restart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</w:pPr>
            <w:r>
              <w:t xml:space="preserve">Муниципальная Программа </w:t>
            </w:r>
            <w:r w:rsidRPr="00DE72FD">
              <w:t xml:space="preserve">   </w:t>
            </w:r>
          </w:p>
        </w:tc>
        <w:tc>
          <w:tcPr>
            <w:tcW w:w="2551" w:type="dxa"/>
            <w:vMerge w:val="restart"/>
          </w:tcPr>
          <w:p w:rsidR="00254DFC" w:rsidRPr="00F27015" w:rsidRDefault="00254DFC" w:rsidP="00917BC1">
            <w:pPr>
              <w:jc w:val="center"/>
            </w:pPr>
            <w:r w:rsidRPr="00F27015">
              <w:t>Р</w:t>
            </w:r>
            <w:r>
              <w:t>азвитие физической культуры и массового спорта</w:t>
            </w:r>
          </w:p>
          <w:p w:rsidR="00254DFC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015">
              <w:t xml:space="preserve">в городе Каменск-Шахтинский на </w:t>
            </w:r>
          </w:p>
          <w:p w:rsidR="00254DFC" w:rsidRPr="00F27015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7015">
              <w:t>2014-2020 годы</w:t>
            </w:r>
          </w:p>
        </w:tc>
        <w:tc>
          <w:tcPr>
            <w:tcW w:w="2020" w:type="dxa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всего                </w:t>
            </w:r>
          </w:p>
        </w:tc>
        <w:tc>
          <w:tcPr>
            <w:tcW w:w="1418" w:type="dxa"/>
          </w:tcPr>
          <w:p w:rsidR="00254DFC" w:rsidRDefault="00254DFC" w:rsidP="008405D7">
            <w:pPr>
              <w:jc w:val="center"/>
            </w:pPr>
            <w:r>
              <w:t>30966,7</w:t>
            </w:r>
          </w:p>
        </w:tc>
        <w:tc>
          <w:tcPr>
            <w:tcW w:w="1134" w:type="dxa"/>
          </w:tcPr>
          <w:p w:rsidR="00254DFC" w:rsidRDefault="00254DFC" w:rsidP="008405D7">
            <w:pPr>
              <w:jc w:val="center"/>
            </w:pPr>
            <w:r>
              <w:t>33264,5</w:t>
            </w:r>
          </w:p>
        </w:tc>
        <w:tc>
          <w:tcPr>
            <w:tcW w:w="1134" w:type="dxa"/>
          </w:tcPr>
          <w:p w:rsidR="00254DFC" w:rsidRDefault="00254DFC" w:rsidP="008405D7">
            <w:pPr>
              <w:jc w:val="center"/>
            </w:pPr>
            <w:r>
              <w:t>30500,9</w:t>
            </w:r>
          </w:p>
        </w:tc>
        <w:tc>
          <w:tcPr>
            <w:tcW w:w="1275" w:type="dxa"/>
          </w:tcPr>
          <w:p w:rsidR="00254DFC" w:rsidRDefault="00254DFC" w:rsidP="008405D7">
            <w:pPr>
              <w:jc w:val="center"/>
            </w:pPr>
            <w:r>
              <w:t>31960,5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33588,9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35166,0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36676,9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DE72FD">
              <w:t>областной бюджет</w:t>
            </w:r>
          </w:p>
        </w:tc>
        <w:tc>
          <w:tcPr>
            <w:tcW w:w="1418" w:type="dxa"/>
          </w:tcPr>
          <w:p w:rsidR="00254DFC" w:rsidRDefault="00254DFC" w:rsidP="00EC6BE2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EC6BE2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EC6BE2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EC6BE2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EC6BE2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EC6BE2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EC6BE2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DE72FD">
              <w:t>федеральный бюджет</w:t>
            </w:r>
          </w:p>
        </w:tc>
        <w:tc>
          <w:tcPr>
            <w:tcW w:w="1418" w:type="dxa"/>
          </w:tcPr>
          <w:p w:rsidR="00254DFC" w:rsidRDefault="00254DFC" w:rsidP="009E0610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9E0610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9E0610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9E0610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9E0610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9E0610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9E0610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DE72FD">
              <w:t>местный бюджет</w:t>
            </w:r>
          </w:p>
        </w:tc>
        <w:tc>
          <w:tcPr>
            <w:tcW w:w="1418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30716,7</w:t>
            </w:r>
          </w:p>
        </w:tc>
        <w:tc>
          <w:tcPr>
            <w:tcW w:w="1134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33134,5</w:t>
            </w:r>
          </w:p>
        </w:tc>
        <w:tc>
          <w:tcPr>
            <w:tcW w:w="1134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30367,9</w:t>
            </w:r>
          </w:p>
        </w:tc>
        <w:tc>
          <w:tcPr>
            <w:tcW w:w="1275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31825,5</w:t>
            </w:r>
          </w:p>
        </w:tc>
        <w:tc>
          <w:tcPr>
            <w:tcW w:w="1134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33448,9</w:t>
            </w:r>
          </w:p>
        </w:tc>
        <w:tc>
          <w:tcPr>
            <w:tcW w:w="1134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35021,0</w:t>
            </w:r>
          </w:p>
        </w:tc>
        <w:tc>
          <w:tcPr>
            <w:tcW w:w="1134" w:type="dxa"/>
          </w:tcPr>
          <w:p w:rsidR="00254DFC" w:rsidRDefault="00254DFC" w:rsidP="009E061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36526,9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917BC1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DE72FD">
              <w:t>внебюджетные источники</w:t>
            </w:r>
          </w:p>
        </w:tc>
        <w:tc>
          <w:tcPr>
            <w:tcW w:w="1418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250,0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130,0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133,0</w:t>
            </w:r>
          </w:p>
        </w:tc>
        <w:tc>
          <w:tcPr>
            <w:tcW w:w="1275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135,0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140,0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145,0</w:t>
            </w:r>
          </w:p>
        </w:tc>
        <w:tc>
          <w:tcPr>
            <w:tcW w:w="1134" w:type="dxa"/>
          </w:tcPr>
          <w:p w:rsidR="00254DFC" w:rsidRPr="00DE72FD" w:rsidRDefault="00254DFC" w:rsidP="008405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150,0</w:t>
            </w:r>
          </w:p>
        </w:tc>
      </w:tr>
      <w:tr w:rsidR="00254DFC" w:rsidRPr="0045650A">
        <w:trPr>
          <w:trHeight w:val="476"/>
        </w:trPr>
        <w:tc>
          <w:tcPr>
            <w:tcW w:w="2127" w:type="dxa"/>
            <w:vMerge w:val="restart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>
              <w:t>Подпрограмма 1</w:t>
            </w:r>
          </w:p>
        </w:tc>
        <w:tc>
          <w:tcPr>
            <w:tcW w:w="2551" w:type="dxa"/>
            <w:vMerge w:val="restart"/>
          </w:tcPr>
          <w:p w:rsidR="00254DFC" w:rsidRPr="00A25B50" w:rsidRDefault="00254DFC" w:rsidP="00A25B50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AC1446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AC1446">
              <w:rPr>
                <w:rFonts w:ascii="Times New Roman CYR" w:hAnsi="Times New Roman CYR" w:cs="Times New Roman CYR"/>
              </w:rPr>
              <w:t>и спортивные мероприятия</w:t>
            </w: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всего                </w:t>
            </w:r>
          </w:p>
        </w:tc>
        <w:tc>
          <w:tcPr>
            <w:tcW w:w="1418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1103,5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1249,0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867,7</w:t>
            </w:r>
          </w:p>
        </w:tc>
        <w:tc>
          <w:tcPr>
            <w:tcW w:w="1275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909,3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955,7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1000,6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1043,6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областной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федеральный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местный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</w:pPr>
            <w:r>
              <w:t>1103,5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1249,0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867,7</w:t>
            </w:r>
          </w:p>
        </w:tc>
        <w:tc>
          <w:tcPr>
            <w:tcW w:w="1275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909,3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2"/>
            </w:pPr>
            <w:r>
              <w:t>955,7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outlineLvl w:val="2"/>
            </w:pPr>
            <w:r>
              <w:t>1000,6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outlineLvl w:val="2"/>
            </w:pPr>
            <w:r>
              <w:t>1043,6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внебюджетные источники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 w:val="restart"/>
          </w:tcPr>
          <w:p w:rsidR="00254DFC" w:rsidRPr="00986876" w:rsidRDefault="00254DFC" w:rsidP="00986876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t>Подпрограмма 2</w:t>
            </w:r>
          </w:p>
        </w:tc>
        <w:tc>
          <w:tcPr>
            <w:tcW w:w="2551" w:type="dxa"/>
            <w:vMerge w:val="restart"/>
          </w:tcPr>
          <w:p w:rsidR="00254DFC" w:rsidRPr="00F2701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0042">
              <w:rPr>
                <w:rFonts w:ascii="Times New Roman CYR" w:hAnsi="Times New Roman CYR" w:cs="Times New Roman CYR"/>
              </w:rPr>
      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</w:t>
            </w: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всего                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24092,6</w:t>
            </w:r>
          </w:p>
        </w:tc>
        <w:tc>
          <w:tcPr>
            <w:tcW w:w="1134" w:type="dxa"/>
          </w:tcPr>
          <w:p w:rsidR="00254DFC" w:rsidRPr="00986876" w:rsidRDefault="00254DFC" w:rsidP="00292DD7">
            <w:pPr>
              <w:jc w:val="center"/>
            </w:pPr>
            <w:r w:rsidRPr="00986876">
              <w:rPr>
                <w:rFonts w:ascii="Times New Roman CYR" w:hAnsi="Times New Roman CYR" w:cs="Times New Roman CYR"/>
              </w:rPr>
              <w:t>25 890,8</w:t>
            </w:r>
          </w:p>
        </w:tc>
        <w:tc>
          <w:tcPr>
            <w:tcW w:w="1134" w:type="dxa"/>
          </w:tcPr>
          <w:p w:rsidR="00254DFC" w:rsidRPr="00986876" w:rsidRDefault="00254DFC" w:rsidP="00292DD7">
            <w:pPr>
              <w:jc w:val="center"/>
            </w:pPr>
            <w:r w:rsidRPr="00986876">
              <w:rPr>
                <w:rFonts w:ascii="Times New Roman CYR" w:hAnsi="Times New Roman CYR" w:cs="Times New Roman CYR"/>
              </w:rPr>
              <w:t>22 754,2</w:t>
            </w:r>
          </w:p>
        </w:tc>
        <w:tc>
          <w:tcPr>
            <w:tcW w:w="1275" w:type="dxa"/>
          </w:tcPr>
          <w:p w:rsidR="00254DFC" w:rsidRPr="00986876" w:rsidRDefault="00254DFC" w:rsidP="00292DD7">
            <w:pPr>
              <w:jc w:val="center"/>
            </w:pPr>
            <w:r w:rsidRPr="00986876">
              <w:rPr>
                <w:rFonts w:ascii="Times New Roman CYR" w:hAnsi="Times New Roman CYR" w:cs="Times New Roman CYR"/>
              </w:rPr>
              <w:t>23 844,0</w:t>
            </w:r>
          </w:p>
        </w:tc>
        <w:tc>
          <w:tcPr>
            <w:tcW w:w="1134" w:type="dxa"/>
          </w:tcPr>
          <w:p w:rsidR="00254DFC" w:rsidRPr="00986876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6876">
              <w:rPr>
                <w:rFonts w:ascii="Times New Roman CYR" w:hAnsi="Times New Roman CYR" w:cs="Times New Roman CYR"/>
              </w:rPr>
              <w:t>25 057,5</w:t>
            </w:r>
          </w:p>
        </w:tc>
        <w:tc>
          <w:tcPr>
            <w:tcW w:w="1134" w:type="dxa"/>
          </w:tcPr>
          <w:p w:rsidR="00254DFC" w:rsidRPr="00986876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6876">
              <w:rPr>
                <w:rFonts w:ascii="Times New Roman CYR" w:hAnsi="Times New Roman CYR" w:cs="Times New Roman CYR"/>
              </w:rPr>
              <w:t>26 232,9</w:t>
            </w:r>
          </w:p>
        </w:tc>
        <w:tc>
          <w:tcPr>
            <w:tcW w:w="1134" w:type="dxa"/>
          </w:tcPr>
          <w:p w:rsidR="00254DFC" w:rsidRPr="00986876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6876">
              <w:rPr>
                <w:rFonts w:ascii="Times New Roman CYR" w:hAnsi="Times New Roman CYR" w:cs="Times New Roman CYR"/>
              </w:rPr>
              <w:t>27 358,8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областной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федеральный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местный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23942,6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25840,8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22704,2</w:t>
            </w:r>
          </w:p>
        </w:tc>
        <w:tc>
          <w:tcPr>
            <w:tcW w:w="1275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23794,0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25007,5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26182,9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27308,8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внебюджетные источники</w:t>
            </w:r>
          </w:p>
        </w:tc>
        <w:tc>
          <w:tcPr>
            <w:tcW w:w="1418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1275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</w:tr>
      <w:tr w:rsidR="00254DFC" w:rsidRPr="0045650A">
        <w:tc>
          <w:tcPr>
            <w:tcW w:w="2127" w:type="dxa"/>
            <w:vMerge w:val="restart"/>
          </w:tcPr>
          <w:p w:rsidR="00254DFC" w:rsidRPr="00874B9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874B9D">
              <w:t xml:space="preserve">Подпрограмма 3 </w:t>
            </w:r>
          </w:p>
          <w:p w:rsidR="00254DFC" w:rsidRPr="00375A4C" w:rsidRDefault="00254DFC" w:rsidP="00874B9D">
            <w:pPr>
              <w:rPr>
                <w:sz w:val="28"/>
                <w:szCs w:val="28"/>
              </w:rPr>
            </w:pPr>
          </w:p>
          <w:p w:rsidR="00254DFC" w:rsidRPr="00375A4C" w:rsidRDefault="00254DFC" w:rsidP="00874B9D">
            <w:pPr>
              <w:rPr>
                <w:sz w:val="28"/>
                <w:szCs w:val="28"/>
              </w:rPr>
            </w:pPr>
          </w:p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 w:val="restart"/>
          </w:tcPr>
          <w:p w:rsidR="00254DFC" w:rsidRPr="001D0042" w:rsidRDefault="00254DFC" w:rsidP="00292DD7">
            <w:r w:rsidRPr="001D0042">
              <w:t xml:space="preserve">Выполнение функций муниципальным бюджетным учреждением города Каменск-Шахтинский «Спортивный комплекс </w:t>
            </w:r>
            <w:r w:rsidRPr="001D0042">
              <w:rPr>
                <w:rFonts w:ascii="13" w:hAnsi="13" w:cs="13"/>
              </w:rPr>
              <w:t>«Прогресс»</w:t>
            </w:r>
            <w:r w:rsidRPr="001D0042">
              <w:t>, в том числе по оказанию муниципальных услуг в соответствии с установленным муниципальным заданием</w:t>
            </w: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всего                </w:t>
            </w:r>
          </w:p>
        </w:tc>
        <w:tc>
          <w:tcPr>
            <w:tcW w:w="1418" w:type="dxa"/>
          </w:tcPr>
          <w:p w:rsidR="00254DFC" w:rsidRPr="00874B9D" w:rsidRDefault="00254DFC" w:rsidP="00292DD7">
            <w:pPr>
              <w:jc w:val="center"/>
            </w:pPr>
            <w:r w:rsidRPr="00874B9D">
              <w:t>5 583,5</w:t>
            </w:r>
          </w:p>
        </w:tc>
        <w:tc>
          <w:tcPr>
            <w:tcW w:w="1134" w:type="dxa"/>
          </w:tcPr>
          <w:p w:rsidR="00254DFC" w:rsidRPr="00874B9D" w:rsidRDefault="00254DFC" w:rsidP="00292DD7">
            <w:pPr>
              <w:jc w:val="center"/>
            </w:pPr>
            <w:r w:rsidRPr="00874B9D">
              <w:t>5 940,1</w:t>
            </w:r>
          </w:p>
        </w:tc>
        <w:tc>
          <w:tcPr>
            <w:tcW w:w="1134" w:type="dxa"/>
          </w:tcPr>
          <w:p w:rsidR="00254DFC" w:rsidRPr="00874B9D" w:rsidRDefault="00254DFC" w:rsidP="00292DD7">
            <w:pPr>
              <w:jc w:val="center"/>
            </w:pPr>
            <w:r w:rsidRPr="00874B9D">
              <w:t>6 685,5</w:t>
            </w:r>
          </w:p>
        </w:tc>
        <w:tc>
          <w:tcPr>
            <w:tcW w:w="1275" w:type="dxa"/>
          </w:tcPr>
          <w:p w:rsidR="00254DFC" w:rsidRPr="00874B9D" w:rsidRDefault="00254DFC" w:rsidP="00292DD7">
            <w:pPr>
              <w:jc w:val="center"/>
            </w:pPr>
            <w:r w:rsidRPr="00874B9D">
              <w:t>7 004,4</w:t>
            </w:r>
          </w:p>
        </w:tc>
        <w:tc>
          <w:tcPr>
            <w:tcW w:w="1134" w:type="dxa"/>
          </w:tcPr>
          <w:p w:rsidR="00254DFC" w:rsidRPr="00874B9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4B9D">
              <w:t>7 362,3</w:t>
            </w:r>
          </w:p>
        </w:tc>
        <w:tc>
          <w:tcPr>
            <w:tcW w:w="1134" w:type="dxa"/>
          </w:tcPr>
          <w:p w:rsidR="00254DFC" w:rsidRPr="00874B9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4B9D">
              <w:t>7 709,1</w:t>
            </w:r>
          </w:p>
        </w:tc>
        <w:tc>
          <w:tcPr>
            <w:tcW w:w="1134" w:type="dxa"/>
          </w:tcPr>
          <w:p w:rsidR="00254DFC" w:rsidRPr="00874B9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4B9D">
              <w:t>8 041,5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областной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федеральный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местный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5483,5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5860,1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6602,5</w:t>
            </w:r>
          </w:p>
        </w:tc>
        <w:tc>
          <w:tcPr>
            <w:tcW w:w="1275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6919,4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7272,3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7614,1</w:t>
            </w:r>
          </w:p>
        </w:tc>
        <w:tc>
          <w:tcPr>
            <w:tcW w:w="1134" w:type="dxa"/>
          </w:tcPr>
          <w:p w:rsidR="00254DFC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7941,5</w:t>
            </w:r>
          </w:p>
        </w:tc>
      </w:tr>
      <w:tr w:rsidR="00254DFC" w:rsidRPr="0045650A">
        <w:tc>
          <w:tcPr>
            <w:tcW w:w="2127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Merge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внебюджетные источники</w:t>
            </w:r>
          </w:p>
        </w:tc>
        <w:tc>
          <w:tcPr>
            <w:tcW w:w="1418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83,0</w:t>
            </w:r>
          </w:p>
        </w:tc>
        <w:tc>
          <w:tcPr>
            <w:tcW w:w="1275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95,0</w:t>
            </w:r>
          </w:p>
        </w:tc>
        <w:tc>
          <w:tcPr>
            <w:tcW w:w="1134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  <w:tr w:rsidR="00254DFC" w:rsidRPr="0045650A">
        <w:tc>
          <w:tcPr>
            <w:tcW w:w="2127" w:type="dxa"/>
          </w:tcPr>
          <w:p w:rsidR="00254DFC" w:rsidRPr="00874B9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874B9D">
              <w:t>Подпрограмма 4</w:t>
            </w:r>
          </w:p>
          <w:p w:rsidR="00254DFC" w:rsidRPr="00DE72FD" w:rsidRDefault="00254DFC" w:rsidP="00874B9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</w:tcPr>
          <w:p w:rsidR="00254DFC" w:rsidRPr="00B41836" w:rsidRDefault="00254DFC" w:rsidP="00292DD7">
            <w:r>
              <w:t>Молодежь города Каменска на 2014-2020 годы</w:t>
            </w: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 xml:space="preserve">всего                </w:t>
            </w:r>
          </w:p>
        </w:tc>
        <w:tc>
          <w:tcPr>
            <w:tcW w:w="1418" w:type="dxa"/>
          </w:tcPr>
          <w:p w:rsidR="00254DFC" w:rsidRPr="00A855C5" w:rsidRDefault="00254DFC" w:rsidP="00292DD7">
            <w:pPr>
              <w:jc w:val="center"/>
            </w:pPr>
            <w:r w:rsidRPr="00A855C5">
              <w:t>187,1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jc w:val="center"/>
            </w:pPr>
            <w:r w:rsidRPr="00A855C5">
              <w:t>184,2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jc w:val="center"/>
            </w:pPr>
            <w:r w:rsidRPr="00A855C5">
              <w:t>193,5</w:t>
            </w:r>
          </w:p>
        </w:tc>
        <w:tc>
          <w:tcPr>
            <w:tcW w:w="1275" w:type="dxa"/>
          </w:tcPr>
          <w:p w:rsidR="00254DFC" w:rsidRPr="00A855C5" w:rsidRDefault="00254DFC" w:rsidP="00292DD7">
            <w:pPr>
              <w:jc w:val="center"/>
            </w:pPr>
            <w:r w:rsidRPr="00A855C5">
              <w:t>202,8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55C5">
              <w:t>213,4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55C5">
              <w:t>223,4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55C5">
              <w:t>233,0</w:t>
            </w:r>
          </w:p>
        </w:tc>
      </w:tr>
      <w:tr w:rsidR="00254DFC" w:rsidRPr="0045650A">
        <w:tc>
          <w:tcPr>
            <w:tcW w:w="2127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областной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федеральный бюджет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  <w:tr w:rsidR="00254DFC" w:rsidRPr="0045650A">
        <w:tc>
          <w:tcPr>
            <w:tcW w:w="2127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местный бюджет</w:t>
            </w:r>
          </w:p>
        </w:tc>
        <w:tc>
          <w:tcPr>
            <w:tcW w:w="1418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55C5">
              <w:t>187,1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855C5">
              <w:t>184,2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855C5">
              <w:t>193,5</w:t>
            </w:r>
          </w:p>
        </w:tc>
        <w:tc>
          <w:tcPr>
            <w:tcW w:w="1275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855C5">
              <w:t>202,8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855C5">
              <w:t>213,4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855C5">
              <w:t>223,4</w:t>
            </w:r>
          </w:p>
        </w:tc>
        <w:tc>
          <w:tcPr>
            <w:tcW w:w="1134" w:type="dxa"/>
          </w:tcPr>
          <w:p w:rsidR="00254DFC" w:rsidRPr="00A855C5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855C5">
              <w:t>233,0</w:t>
            </w:r>
          </w:p>
        </w:tc>
      </w:tr>
      <w:tr w:rsidR="00254DFC" w:rsidRPr="0045650A">
        <w:tc>
          <w:tcPr>
            <w:tcW w:w="2127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551" w:type="dxa"/>
            <w:vAlign w:val="center"/>
          </w:tcPr>
          <w:p w:rsidR="00254DFC" w:rsidRPr="0045650A" w:rsidRDefault="00254DFC" w:rsidP="00292DD7">
            <w:pPr>
              <w:pStyle w:val="Title"/>
              <w:tabs>
                <w:tab w:val="left" w:pos="10220"/>
                <w:tab w:val="right" w:pos="15480"/>
              </w:tabs>
              <w:ind w:right="126"/>
            </w:pPr>
          </w:p>
        </w:tc>
        <w:tc>
          <w:tcPr>
            <w:tcW w:w="2020" w:type="dxa"/>
          </w:tcPr>
          <w:p w:rsidR="00254DFC" w:rsidRPr="00DE72FD" w:rsidRDefault="00254DFC" w:rsidP="00292DD7">
            <w:pPr>
              <w:widowControl w:val="0"/>
              <w:autoSpaceDE w:val="0"/>
              <w:autoSpaceDN w:val="0"/>
              <w:adjustRightInd w:val="0"/>
            </w:pPr>
            <w:r w:rsidRPr="00DE72FD">
              <w:t>внебюджетные источники</w:t>
            </w:r>
          </w:p>
        </w:tc>
        <w:tc>
          <w:tcPr>
            <w:tcW w:w="1418" w:type="dxa"/>
          </w:tcPr>
          <w:p w:rsidR="00254DFC" w:rsidRDefault="00254DFC" w:rsidP="00292DD7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275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  <w:tc>
          <w:tcPr>
            <w:tcW w:w="1134" w:type="dxa"/>
          </w:tcPr>
          <w:p w:rsidR="00254DFC" w:rsidRDefault="00254DFC" w:rsidP="00292DD7">
            <w:pPr>
              <w:jc w:val="center"/>
            </w:pPr>
            <w:r w:rsidRPr="00A10D73">
              <w:t>0,0</w:t>
            </w:r>
          </w:p>
        </w:tc>
      </w:tr>
    </w:tbl>
    <w:p w:rsidR="00254DFC" w:rsidRPr="00AE42BA" w:rsidRDefault="00254DFC" w:rsidP="00B02367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rFonts w:ascii="Calibri" w:hAnsi="Calibri" w:cs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lang w:eastAsia="en-US"/>
        </w:rPr>
        <w:t>Приложение № 7</w:t>
      </w:r>
      <w:r w:rsidRPr="00AE42BA">
        <w:rPr>
          <w:lang w:eastAsia="en-US"/>
        </w:rPr>
        <w:t xml:space="preserve"> к муниципальной              </w:t>
      </w:r>
    </w:p>
    <w:p w:rsidR="00254DFC" w:rsidRDefault="00254DFC" w:rsidP="00F231DF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F231DF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Pr="007900E1" w:rsidRDefault="00254DFC" w:rsidP="00F231DF"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>
        <w:rPr>
          <w:lang w:eastAsia="en-US"/>
        </w:rPr>
        <w:t>»</w:t>
      </w:r>
    </w:p>
    <w:p w:rsidR="00254DFC" w:rsidRPr="007900E1" w:rsidRDefault="00254DFC" w:rsidP="00F231DF">
      <w:pPr>
        <w:widowControl w:val="0"/>
        <w:autoSpaceDE w:val="0"/>
        <w:autoSpaceDN w:val="0"/>
        <w:adjustRightInd w:val="0"/>
        <w:outlineLvl w:val="2"/>
      </w:pPr>
    </w:p>
    <w:p w:rsidR="00254DFC" w:rsidRPr="007900E1" w:rsidRDefault="00254DFC" w:rsidP="003506EF">
      <w:pPr>
        <w:widowControl w:val="0"/>
        <w:autoSpaceDE w:val="0"/>
        <w:autoSpaceDN w:val="0"/>
        <w:adjustRightInd w:val="0"/>
        <w:jc w:val="center"/>
      </w:pPr>
      <w:bookmarkStart w:id="4" w:name="Par1016"/>
      <w:bookmarkEnd w:id="4"/>
    </w:p>
    <w:p w:rsidR="00254DFC" w:rsidRPr="007900E1" w:rsidRDefault="00254DFC" w:rsidP="003506EF">
      <w:pPr>
        <w:widowControl w:val="0"/>
        <w:autoSpaceDE w:val="0"/>
        <w:autoSpaceDN w:val="0"/>
        <w:adjustRightInd w:val="0"/>
        <w:jc w:val="center"/>
      </w:pPr>
      <w:r w:rsidRPr="007900E1">
        <w:t>Сведения</w:t>
      </w:r>
    </w:p>
    <w:p w:rsidR="00254DFC" w:rsidRPr="007900E1" w:rsidRDefault="00254DFC" w:rsidP="003506EF">
      <w:pPr>
        <w:widowControl w:val="0"/>
        <w:autoSpaceDE w:val="0"/>
        <w:autoSpaceDN w:val="0"/>
        <w:adjustRightInd w:val="0"/>
        <w:jc w:val="center"/>
      </w:pPr>
      <w:r w:rsidRPr="007900E1">
        <w:t>о методике расчета показателя (индикатора) муниципальной программы</w:t>
      </w:r>
    </w:p>
    <w:p w:rsidR="00254DFC" w:rsidRPr="007900E1" w:rsidRDefault="00254DFC" w:rsidP="003506EF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2"/>
        <w:gridCol w:w="3439"/>
        <w:gridCol w:w="1100"/>
        <w:gridCol w:w="5780"/>
        <w:gridCol w:w="3440"/>
      </w:tblGrid>
      <w:tr w:rsidR="00254DFC" w:rsidRPr="007900E1">
        <w:trPr>
          <w:trHeight w:val="14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№  </w:t>
            </w:r>
            <w:r w:rsidRPr="007900E1">
              <w:br/>
              <w:t>п/п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Наименование </w:t>
            </w:r>
            <w:r w:rsidRPr="007900E1">
              <w:br/>
              <w:t xml:space="preserve"> показателя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Ед. </w:t>
            </w:r>
            <w:r w:rsidRPr="007900E1">
              <w:br/>
              <w:t>изм.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Методика расчета показателя (формула) и </w:t>
            </w:r>
          </w:p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методологические пояснения к показателю 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Базовые    </w:t>
            </w:r>
            <w:r w:rsidRPr="007900E1">
              <w:br/>
              <w:t xml:space="preserve">показатели   </w:t>
            </w:r>
            <w:r w:rsidRPr="007900E1">
              <w:br/>
              <w:t xml:space="preserve">(используемые </w:t>
            </w:r>
            <w:r w:rsidRPr="007900E1">
              <w:br/>
              <w:t xml:space="preserve">  в формуле)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1.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2.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3.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4.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5.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rPr>
                <w:rFonts w:ascii="Times New Roman CYR" w:hAnsi="Times New Roman CYR" w:cs="Times New Roman CYR"/>
              </w:rPr>
              <w:t>Доля граждан, систематически занимающихся физкультурой и спортом (процентов от общей численности населения города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36131A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131A">
              <w:t>про</w:t>
            </w:r>
            <w:r w:rsidRPr="0036131A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1117CD">
            <w:pPr>
              <w:widowControl w:val="0"/>
              <w:autoSpaceDE w:val="0"/>
              <w:autoSpaceDN w:val="0"/>
              <w:adjustRightInd w:val="0"/>
            </w:pPr>
            <w:r>
              <w:t>Показатель определяется отношением численности жителей города, систематически занимающихся физической культурой и спортом, к общей численности населения города, по формуле:</w:t>
            </w:r>
          </w:p>
          <w:p w:rsidR="00254DFC" w:rsidRPr="00524978" w:rsidRDefault="00254DFC" w:rsidP="001117CD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>1</w:t>
            </w:r>
            <w:r>
              <w:t xml:space="preserve"> = </w:t>
            </w:r>
            <w:r w:rsidRPr="00F231DF">
              <w:t>Ч</w:t>
            </w:r>
            <w:r w:rsidRPr="00F231DF">
              <w:rPr>
                <w:vertAlign w:val="subscript"/>
              </w:rPr>
              <w:t>сп</w:t>
            </w:r>
            <w:r w:rsidRPr="00F231DF">
              <w:t>/</w:t>
            </w:r>
            <w:r>
              <w:t>Ч</w:t>
            </w:r>
            <w:r>
              <w:rPr>
                <w:vertAlign w:val="subscript"/>
              </w:rPr>
              <w:t>общ</w:t>
            </w:r>
            <w:r>
              <w:t xml:space="preserve"> Х 100%</w:t>
            </w:r>
          </w:p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DD4363">
            <w:pPr>
              <w:widowControl w:val="0"/>
              <w:autoSpaceDE w:val="0"/>
              <w:autoSpaceDN w:val="0"/>
              <w:adjustRightInd w:val="0"/>
            </w:pPr>
            <w:r w:rsidRPr="007900E1">
              <w:t xml:space="preserve"> </w:t>
            </w:r>
            <w:r>
              <w:t>П</w:t>
            </w:r>
            <w:r>
              <w:rPr>
                <w:vertAlign w:val="subscript"/>
              </w:rPr>
              <w:t xml:space="preserve">1 – </w:t>
            </w:r>
            <w:r>
              <w:t>показатель 1,</w:t>
            </w:r>
          </w:p>
          <w:p w:rsidR="00254DFC" w:rsidRDefault="00254DFC" w:rsidP="00DD4363">
            <w:pPr>
              <w:widowControl w:val="0"/>
              <w:autoSpaceDE w:val="0"/>
              <w:autoSpaceDN w:val="0"/>
              <w:adjustRightInd w:val="0"/>
            </w:pPr>
            <w:r>
              <w:t>Ч</w:t>
            </w:r>
            <w:r>
              <w:rPr>
                <w:vertAlign w:val="subscript"/>
              </w:rPr>
              <w:t xml:space="preserve">сп </w:t>
            </w:r>
            <w:r>
              <w:t>– численность занимающихся</w:t>
            </w:r>
          </w:p>
          <w:p w:rsidR="00254DFC" w:rsidRPr="00524978" w:rsidRDefault="00254DFC" w:rsidP="00DD4363">
            <w:pPr>
              <w:widowControl w:val="0"/>
              <w:autoSpaceDE w:val="0"/>
              <w:autoSpaceDN w:val="0"/>
              <w:adjustRightInd w:val="0"/>
            </w:pPr>
            <w:r>
              <w:t>Ч</w:t>
            </w:r>
            <w:r>
              <w:rPr>
                <w:vertAlign w:val="subscript"/>
              </w:rPr>
              <w:t xml:space="preserve">общ </w:t>
            </w:r>
            <w:r>
              <w:t xml:space="preserve"> - численность населения</w:t>
            </w:r>
          </w:p>
          <w:p w:rsidR="00254DFC" w:rsidRPr="007900E1" w:rsidRDefault="00254DFC" w:rsidP="001117C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2.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rPr>
                <w:b/>
                <w:bCs/>
              </w:rPr>
            </w:pPr>
            <w:r w:rsidRPr="001117CD">
              <w:t>Охват школьников услугами дополнительного образования спортивной направленности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524978">
            <w:pPr>
              <w:widowControl w:val="0"/>
              <w:autoSpaceDE w:val="0"/>
              <w:autoSpaceDN w:val="0"/>
              <w:adjustRightInd w:val="0"/>
            </w:pPr>
            <w:r>
              <w:t>Показатель определяется отношением численности школьников, получающих услуги дополнительного образования спортивной направленности, к общей численности обучающихся в общеобразовательных учебных заведениях города, по формуле:</w:t>
            </w:r>
          </w:p>
          <w:p w:rsidR="00254DFC" w:rsidRPr="00BE3734" w:rsidRDefault="00254DFC" w:rsidP="00524978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2 </w:t>
            </w:r>
            <w:r>
              <w:t xml:space="preserve">= </w:t>
            </w:r>
            <w:r w:rsidRPr="00BE3734">
              <w:t>Ч</w:t>
            </w:r>
            <w:r w:rsidRPr="00BE3734">
              <w:rPr>
                <w:vertAlign w:val="subscript"/>
              </w:rPr>
              <w:t>шк/</w:t>
            </w:r>
            <w:r>
              <w:t xml:space="preserve">Ч </w:t>
            </w:r>
            <w:r>
              <w:rPr>
                <w:vertAlign w:val="subscript"/>
              </w:rPr>
              <w:t>шк.общ.</w:t>
            </w:r>
            <w:r>
              <w:t>Х 100%</w:t>
            </w:r>
          </w:p>
          <w:p w:rsidR="00254DFC" w:rsidRPr="00BE3734" w:rsidRDefault="00254DFC" w:rsidP="0052497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DD4363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2 </w:t>
            </w:r>
            <w:r>
              <w:t>- показатель 2,</w:t>
            </w:r>
          </w:p>
          <w:p w:rsidR="00254DFC" w:rsidRDefault="00254DFC" w:rsidP="00DD4363">
            <w:pPr>
              <w:widowControl w:val="0"/>
              <w:autoSpaceDE w:val="0"/>
              <w:autoSpaceDN w:val="0"/>
              <w:adjustRightInd w:val="0"/>
            </w:pPr>
            <w:r w:rsidRPr="00BE3734">
              <w:t>Ч</w:t>
            </w:r>
            <w:r w:rsidRPr="00BE3734">
              <w:rPr>
                <w:vertAlign w:val="subscript"/>
              </w:rPr>
              <w:t>шк</w:t>
            </w:r>
            <w:r>
              <w:rPr>
                <w:vertAlign w:val="subscript"/>
              </w:rPr>
              <w:t xml:space="preserve"> </w:t>
            </w:r>
            <w:r>
              <w:t>– численность школьников,</w:t>
            </w:r>
          </w:p>
          <w:p w:rsidR="00254DFC" w:rsidRPr="00BE3734" w:rsidRDefault="00254DFC" w:rsidP="00DD4363">
            <w:pPr>
              <w:widowControl w:val="0"/>
              <w:autoSpaceDE w:val="0"/>
              <w:autoSpaceDN w:val="0"/>
              <w:adjustRightInd w:val="0"/>
            </w:pPr>
            <w:r>
              <w:t xml:space="preserve">Ч </w:t>
            </w:r>
            <w:r>
              <w:rPr>
                <w:vertAlign w:val="subscript"/>
              </w:rPr>
              <w:t>шк.общ.</w:t>
            </w:r>
            <w:r>
              <w:t>- общая численность школьников</w:t>
            </w:r>
          </w:p>
          <w:p w:rsidR="00254DFC" w:rsidRPr="007900E1" w:rsidRDefault="00254DFC" w:rsidP="00C07AD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7CD">
              <w:t>3.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rPr>
                <w:rFonts w:ascii="Times New Roman CYR" w:hAnsi="Times New Roman CYR" w:cs="Times New Roman CYR"/>
              </w:rPr>
            </w:pPr>
            <w:r w:rsidRPr="001117CD">
              <w:rPr>
                <w:rFonts w:ascii="Times New Roman CYR" w:hAnsi="Times New Roman CYR" w:cs="Times New Roman CYR"/>
              </w:rPr>
              <w:t>Доля граждан, систематически</w:t>
            </w:r>
          </w:p>
          <w:p w:rsidR="00254DFC" w:rsidRPr="001117CD" w:rsidRDefault="00254DFC" w:rsidP="00C07AD0">
            <w:pPr>
              <w:rPr>
                <w:rFonts w:ascii="Times New Roman CYR" w:hAnsi="Times New Roman CYR" w:cs="Times New Roman CYR"/>
              </w:rPr>
            </w:pPr>
            <w:r w:rsidRPr="001117CD">
              <w:rPr>
                <w:rFonts w:ascii="Times New Roman CYR" w:hAnsi="Times New Roman CYR" w:cs="Times New Roman CYR"/>
              </w:rPr>
              <w:t>занимающихся физкультурой и спортом в муниципальном учреждении «Спортивный комплекс «Прогресс» (процентов от общей численности населения города)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BE3734">
            <w:pPr>
              <w:widowControl w:val="0"/>
              <w:autoSpaceDE w:val="0"/>
              <w:autoSpaceDN w:val="0"/>
              <w:adjustRightInd w:val="0"/>
            </w:pPr>
            <w:r>
              <w:t>Показатель определяется отношением численности жителей города, систематически занимающихся физической культурой и спортом в муниципальном учреждении «Спортивный комплекс «Прогресс», к общей численности населения города, по формуле:</w:t>
            </w:r>
          </w:p>
          <w:p w:rsidR="00254DFC" w:rsidRPr="007900E1" w:rsidRDefault="00254DFC" w:rsidP="00F231DF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>3</w:t>
            </w:r>
            <w:r>
              <w:t xml:space="preserve"> = Ч</w:t>
            </w:r>
            <w:r>
              <w:rPr>
                <w:vertAlign w:val="subscript"/>
              </w:rPr>
              <w:t>пр</w:t>
            </w:r>
            <w:r>
              <w:t>/Ч</w:t>
            </w:r>
            <w:r>
              <w:rPr>
                <w:vertAlign w:val="subscript"/>
              </w:rPr>
              <w:t>общ</w:t>
            </w:r>
            <w:r>
              <w:t xml:space="preserve"> Х 100%, </w:t>
            </w:r>
          </w:p>
          <w:p w:rsidR="00254DFC" w:rsidRPr="007900E1" w:rsidRDefault="00254DFC" w:rsidP="00BE373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F231DF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3 – </w:t>
            </w:r>
            <w:r>
              <w:t>показатель 3,</w:t>
            </w:r>
          </w:p>
          <w:p w:rsidR="00254DFC" w:rsidRDefault="00254DFC" w:rsidP="00F231DF">
            <w:pPr>
              <w:widowControl w:val="0"/>
              <w:autoSpaceDE w:val="0"/>
              <w:autoSpaceDN w:val="0"/>
              <w:adjustRightInd w:val="0"/>
            </w:pPr>
            <w:r>
              <w:t>Ч</w:t>
            </w:r>
            <w:r>
              <w:rPr>
                <w:vertAlign w:val="subscript"/>
              </w:rPr>
              <w:t xml:space="preserve">пр </w:t>
            </w:r>
            <w:r>
              <w:t>– численность занимающихся</w:t>
            </w:r>
          </w:p>
          <w:p w:rsidR="00254DFC" w:rsidRPr="007900E1" w:rsidRDefault="00254DFC" w:rsidP="00F231DF">
            <w:pPr>
              <w:widowControl w:val="0"/>
              <w:autoSpaceDE w:val="0"/>
              <w:autoSpaceDN w:val="0"/>
              <w:adjustRightInd w:val="0"/>
            </w:pPr>
            <w:r>
              <w:t>Ч</w:t>
            </w:r>
            <w:r>
              <w:rPr>
                <w:vertAlign w:val="subscript"/>
              </w:rPr>
              <w:t xml:space="preserve">общ </w:t>
            </w:r>
            <w:r>
              <w:t xml:space="preserve"> - общая численность населения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1117CD">
              <w:t>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both"/>
            </w:pPr>
            <w:r w:rsidRPr="001117CD">
              <w:t xml:space="preserve">Доля молодежи обеспеченной трудовой деятельностью и сезонной занятостью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36131A">
            <w:pPr>
              <w:widowControl w:val="0"/>
              <w:autoSpaceDE w:val="0"/>
              <w:autoSpaceDN w:val="0"/>
              <w:adjustRightInd w:val="0"/>
            </w:pPr>
            <w:r>
              <w:t>Показатель определяется отношением численности жителей города, возрастом с 14 до 35 лет, имеющих постоянные трудовые места и обеспеченные сезонной занятостью, к общей численности жителей города, возрастом от 14 до 35 лет, по формуле:</w:t>
            </w:r>
          </w:p>
          <w:p w:rsidR="00254DFC" w:rsidRPr="007900E1" w:rsidRDefault="00254DFC" w:rsidP="004203DB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>5</w:t>
            </w:r>
            <w:r>
              <w:t xml:space="preserve"> = ЧМ</w:t>
            </w:r>
            <w:r>
              <w:rPr>
                <w:vertAlign w:val="subscript"/>
              </w:rPr>
              <w:t>тр</w:t>
            </w:r>
            <w:r>
              <w:t>/ЧМ</w:t>
            </w:r>
            <w:r>
              <w:rPr>
                <w:vertAlign w:val="subscript"/>
              </w:rPr>
              <w:t>общ</w:t>
            </w:r>
            <w:r>
              <w:t xml:space="preserve"> Х 100%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5 – </w:t>
            </w:r>
            <w:r>
              <w:t>показатель 5,</w:t>
            </w:r>
          </w:p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 xml:space="preserve">тр </w:t>
            </w:r>
            <w:r>
              <w:t xml:space="preserve">– численность молодежи трудящейся, </w:t>
            </w:r>
          </w:p>
          <w:p w:rsidR="00254DFC" w:rsidRPr="007900E1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 xml:space="preserve">общ </w:t>
            </w:r>
            <w:r>
              <w:t xml:space="preserve"> - общая численность молодежи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F23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both"/>
            </w:pPr>
            <w:r w:rsidRPr="001117CD">
              <w:t xml:space="preserve">Доля молодежи в органах власти разного уровня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4203DB">
            <w:pPr>
              <w:widowControl w:val="0"/>
              <w:autoSpaceDE w:val="0"/>
              <w:autoSpaceDN w:val="0"/>
              <w:adjustRightInd w:val="0"/>
            </w:pPr>
            <w:r>
              <w:t>Показатель определяется отношением численности молодежи работающей в органах власти разного уровня, к общей численности работников органов власти разного уровня, по формуле:</w:t>
            </w:r>
          </w:p>
          <w:p w:rsidR="00254DFC" w:rsidRPr="007900E1" w:rsidRDefault="00254DFC" w:rsidP="004203DB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>6</w:t>
            </w:r>
            <w:r>
              <w:t xml:space="preserve"> = ЧМ</w:t>
            </w:r>
            <w:r>
              <w:rPr>
                <w:vertAlign w:val="subscript"/>
              </w:rPr>
              <w:t>орг</w:t>
            </w:r>
            <w:r>
              <w:t>/Ч</w:t>
            </w:r>
            <w:r w:rsidRPr="004203DB">
              <w:rPr>
                <w:vertAlign w:val="subscript"/>
              </w:rPr>
              <w:t>орг</w:t>
            </w:r>
            <w:r>
              <w:t>.</w:t>
            </w:r>
            <w:r>
              <w:rPr>
                <w:vertAlign w:val="subscript"/>
              </w:rPr>
              <w:t>общ</w:t>
            </w:r>
            <w:r>
              <w:t xml:space="preserve"> Х 100%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6 – </w:t>
            </w:r>
            <w:r>
              <w:t>показатель 6,</w:t>
            </w:r>
          </w:p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 xml:space="preserve">орг </w:t>
            </w:r>
            <w:r>
              <w:t xml:space="preserve">– численность молодежи в органах власти, </w:t>
            </w:r>
          </w:p>
          <w:p w:rsidR="00254DFC" w:rsidRPr="007900E1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</w:t>
            </w:r>
            <w:r w:rsidRPr="00B02060">
              <w:rPr>
                <w:vertAlign w:val="subscript"/>
              </w:rPr>
              <w:t>орг</w:t>
            </w:r>
            <w:r>
              <w:t>.</w:t>
            </w:r>
            <w:r>
              <w:rPr>
                <w:vertAlign w:val="subscript"/>
              </w:rPr>
              <w:t xml:space="preserve">общ </w:t>
            </w:r>
            <w:r>
              <w:t xml:space="preserve"> - общая численность работников органов власти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F23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1117CD">
              <w:t>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both"/>
            </w:pPr>
            <w:r w:rsidRPr="001117CD">
              <w:t xml:space="preserve"> Доля молодых избирателей, принимающих участие в голосовании на выборах в органы власти всех уровней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B02060">
            <w:pPr>
              <w:widowControl w:val="0"/>
              <w:autoSpaceDE w:val="0"/>
              <w:autoSpaceDN w:val="0"/>
              <w:adjustRightInd w:val="0"/>
            </w:pPr>
            <w:r>
              <w:t>Показатель определяется отношением численности молодежи, возрастом с 18 до 35 лет, принимающих участие в голосовании на выборах в органы власти всех уровней, к общей численности избирателей города, по формуле:</w:t>
            </w:r>
          </w:p>
          <w:p w:rsidR="00254DFC" w:rsidRPr="007900E1" w:rsidRDefault="00254DFC" w:rsidP="00B02060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>7</w:t>
            </w:r>
            <w:r>
              <w:t xml:space="preserve"> = ЧМ</w:t>
            </w:r>
            <w:r>
              <w:rPr>
                <w:vertAlign w:val="subscript"/>
              </w:rPr>
              <w:t>гол</w:t>
            </w:r>
            <w:r>
              <w:t>/Ч</w:t>
            </w:r>
            <w:r>
              <w:rPr>
                <w:vertAlign w:val="subscript"/>
              </w:rPr>
              <w:t>изб</w:t>
            </w:r>
            <w:r>
              <w:t xml:space="preserve"> Х 100%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7 – </w:t>
            </w:r>
            <w:r>
              <w:t>показатель 7,</w:t>
            </w:r>
          </w:p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 xml:space="preserve">гол </w:t>
            </w:r>
            <w:r>
              <w:t xml:space="preserve">– численность голосующей молодежи, </w:t>
            </w:r>
          </w:p>
          <w:p w:rsidR="00254DFC" w:rsidRPr="007900E1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</w:t>
            </w:r>
            <w:r>
              <w:rPr>
                <w:vertAlign w:val="subscript"/>
              </w:rPr>
              <w:t>изб</w:t>
            </w:r>
            <w:r>
              <w:t xml:space="preserve"> - общая численность избирателей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F23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1117CD">
              <w:t>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both"/>
            </w:pPr>
            <w:r w:rsidRPr="001117CD">
              <w:t>Доля молодежи вовлеченной в образовательные молодежные форумы, лагеря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B02060">
            <w:pPr>
              <w:widowControl w:val="0"/>
              <w:autoSpaceDE w:val="0"/>
              <w:autoSpaceDN w:val="0"/>
              <w:adjustRightInd w:val="0"/>
            </w:pPr>
            <w:r>
              <w:t xml:space="preserve">Показатель определяется отношением численности жителей города, возрастом с 14 до 35 лет, вовлеченной </w:t>
            </w:r>
            <w:r w:rsidRPr="001117CD">
              <w:t>в образовательные молодежные форумы, лагеря</w:t>
            </w:r>
            <w:r>
              <w:t>, к общей численности молодежи возрастом с 14 до 35 лет, по формуле:</w:t>
            </w:r>
          </w:p>
          <w:p w:rsidR="00254DFC" w:rsidRPr="007900E1" w:rsidRDefault="00254DFC" w:rsidP="002E6598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8 </w:t>
            </w:r>
            <w:r>
              <w:t>= ЧМ</w:t>
            </w:r>
            <w:r>
              <w:rPr>
                <w:vertAlign w:val="subscript"/>
              </w:rPr>
              <w:t>фор</w:t>
            </w:r>
            <w:r>
              <w:t>/ЧМ</w:t>
            </w:r>
            <w:r>
              <w:rPr>
                <w:vertAlign w:val="subscript"/>
              </w:rPr>
              <w:t xml:space="preserve">общ </w:t>
            </w:r>
            <w:r>
              <w:t>Х 100%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8 – </w:t>
            </w:r>
            <w:r>
              <w:t>показатель 8,</w:t>
            </w:r>
          </w:p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 xml:space="preserve">фор </w:t>
            </w:r>
            <w:r>
              <w:t xml:space="preserve">– численность молодежи вовлеченной </w:t>
            </w:r>
            <w:r w:rsidRPr="001117CD">
              <w:t>в образовательные молодежные форумы, лагеря</w:t>
            </w:r>
            <w:r>
              <w:t xml:space="preserve">, </w:t>
            </w:r>
          </w:p>
          <w:p w:rsidR="00254DFC" w:rsidRPr="007900E1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>общ</w:t>
            </w:r>
            <w:r>
              <w:t xml:space="preserve"> - общая численность молодежи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F23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1117CD">
              <w:t>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both"/>
            </w:pPr>
            <w:r w:rsidRPr="001117CD">
              <w:t xml:space="preserve">Доля молодежи вовлеченной в воспитательные, просветительские и профилактические акции и мероприятия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center"/>
            </w:pPr>
            <w:r w:rsidRPr="001117CD">
              <w:t>про</w:t>
            </w:r>
            <w:r w:rsidRPr="001117CD">
              <w:softHyphen/>
              <w:t>центов</w:t>
            </w: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2E6598">
            <w:pPr>
              <w:widowControl w:val="0"/>
              <w:autoSpaceDE w:val="0"/>
              <w:autoSpaceDN w:val="0"/>
              <w:adjustRightInd w:val="0"/>
            </w:pPr>
            <w:r>
              <w:t xml:space="preserve">Показатель определяется отношением численности жителей города, возрастом с 14 до 35 лет, вовлеченной </w:t>
            </w:r>
            <w:r w:rsidRPr="001117CD">
              <w:t>в воспитательные, просветительские и профилактические акции и мероприятия</w:t>
            </w:r>
            <w:r>
              <w:t>, к общей численности молодежи возрастом с 14 до 35 лет, по формуле:</w:t>
            </w:r>
          </w:p>
          <w:p w:rsidR="00254DFC" w:rsidRPr="007900E1" w:rsidRDefault="00254DFC" w:rsidP="002E6598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9 </w:t>
            </w:r>
            <w:r>
              <w:t>= ЧМ</w:t>
            </w:r>
            <w:r w:rsidRPr="002E6598">
              <w:rPr>
                <w:vertAlign w:val="subscript"/>
              </w:rPr>
              <w:t>вос</w:t>
            </w:r>
            <w:r>
              <w:t>.</w:t>
            </w:r>
            <w:r>
              <w:rPr>
                <w:vertAlign w:val="subscript"/>
              </w:rPr>
              <w:t>мер</w:t>
            </w:r>
            <w:r>
              <w:t>/ЧМ</w:t>
            </w:r>
            <w:r>
              <w:rPr>
                <w:vertAlign w:val="subscript"/>
              </w:rPr>
              <w:t xml:space="preserve">общ </w:t>
            </w:r>
            <w:r>
              <w:t>Х 100%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9 – </w:t>
            </w:r>
            <w:r>
              <w:t>показатель 9,</w:t>
            </w:r>
          </w:p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 w:rsidRPr="002E6598">
              <w:rPr>
                <w:vertAlign w:val="subscript"/>
              </w:rPr>
              <w:t>вос</w:t>
            </w:r>
            <w:r>
              <w:t>.</w:t>
            </w:r>
            <w:r>
              <w:rPr>
                <w:vertAlign w:val="subscript"/>
              </w:rPr>
              <w:t>амер</w:t>
            </w:r>
            <w:r>
              <w:t xml:space="preserve">– численность молодежи вовлеченной в </w:t>
            </w:r>
            <w:r w:rsidRPr="001117CD">
              <w:t>воспитательные, просветительские и профилактические акции и мероприятия</w:t>
            </w:r>
            <w:r>
              <w:t>,</w:t>
            </w:r>
          </w:p>
          <w:p w:rsidR="00254DFC" w:rsidRPr="007900E1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>общ</w:t>
            </w:r>
            <w:r>
              <w:t xml:space="preserve"> - общая численность молодежи</w:t>
            </w:r>
          </w:p>
        </w:tc>
      </w:tr>
      <w:tr w:rsidR="00254DFC" w:rsidRPr="007900E1">
        <w:trPr>
          <w:trHeight w:val="331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F23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Pr="001117CD">
              <w:t>.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both"/>
            </w:pPr>
            <w:r w:rsidRPr="001117CD">
              <w:t xml:space="preserve">Доля численности подростков и молодежи, охваченных акциями и мероприятиями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1117CD" w:rsidRDefault="00254DFC" w:rsidP="00C07AD0">
            <w:pPr>
              <w:jc w:val="center"/>
            </w:pPr>
          </w:p>
        </w:tc>
        <w:tc>
          <w:tcPr>
            <w:tcW w:w="5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1C7209">
            <w:pPr>
              <w:widowControl w:val="0"/>
              <w:autoSpaceDE w:val="0"/>
              <w:autoSpaceDN w:val="0"/>
              <w:adjustRightInd w:val="0"/>
            </w:pPr>
            <w:r>
              <w:t xml:space="preserve">Показатель определяется отношением численности жителей города, </w:t>
            </w:r>
            <w:r w:rsidRPr="00321785">
              <w:t>возрастом с 14 до 35 лет,</w:t>
            </w:r>
            <w:r>
              <w:t xml:space="preserve"> </w:t>
            </w:r>
            <w:r w:rsidRPr="001117CD">
              <w:t>охваченных акциями и мероприятиями</w:t>
            </w:r>
            <w:r>
              <w:t xml:space="preserve"> к общей численности молодежи и подростков возрастом </w:t>
            </w:r>
            <w:r w:rsidRPr="00321785">
              <w:t>с 14 до 35 лет,</w:t>
            </w:r>
            <w:r>
              <w:t xml:space="preserve"> по формуле:</w:t>
            </w:r>
          </w:p>
          <w:p w:rsidR="00254DFC" w:rsidRPr="002E6598" w:rsidRDefault="00254DFC" w:rsidP="001C7209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10 </w:t>
            </w:r>
            <w:r>
              <w:t>= ЧМ</w:t>
            </w:r>
            <w:r>
              <w:rPr>
                <w:vertAlign w:val="subscript"/>
              </w:rPr>
              <w:t>акц</w:t>
            </w:r>
            <w:r>
              <w:t>/ЧМ</w:t>
            </w:r>
            <w:r>
              <w:rPr>
                <w:vertAlign w:val="subscript"/>
              </w:rPr>
              <w:t xml:space="preserve">общ </w:t>
            </w:r>
            <w:r>
              <w:t>Х 100%</w:t>
            </w: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>
              <w:rPr>
                <w:vertAlign w:val="subscript"/>
              </w:rPr>
              <w:t xml:space="preserve">10 – </w:t>
            </w:r>
            <w:r>
              <w:t>показатель 10,</w:t>
            </w:r>
          </w:p>
          <w:p w:rsidR="00254DFC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>акц</w:t>
            </w:r>
            <w:r>
              <w:t>– численность молодежи и подростков вовлеченной в акции и мероприятия,</w:t>
            </w:r>
          </w:p>
          <w:p w:rsidR="00254DFC" w:rsidRPr="007900E1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ЧМ</w:t>
            </w:r>
            <w:r>
              <w:rPr>
                <w:vertAlign w:val="subscript"/>
              </w:rPr>
              <w:t>общ</w:t>
            </w:r>
            <w:r>
              <w:t xml:space="preserve"> - общая численность молодежи</w:t>
            </w:r>
          </w:p>
        </w:tc>
      </w:tr>
    </w:tbl>
    <w:p w:rsidR="00254DFC" w:rsidRPr="007900E1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Default="00254DFC" w:rsidP="00B02367">
      <w:pPr>
        <w:widowControl w:val="0"/>
        <w:autoSpaceDE w:val="0"/>
        <w:autoSpaceDN w:val="0"/>
        <w:adjustRightInd w:val="0"/>
        <w:outlineLvl w:val="2"/>
      </w:pPr>
    </w:p>
    <w:p w:rsidR="00254DFC" w:rsidRDefault="00254DFC" w:rsidP="003506EF">
      <w:pPr>
        <w:widowControl w:val="0"/>
        <w:autoSpaceDE w:val="0"/>
        <w:autoSpaceDN w:val="0"/>
        <w:adjustRightInd w:val="0"/>
        <w:jc w:val="right"/>
        <w:outlineLvl w:val="2"/>
      </w:pPr>
    </w:p>
    <w:p w:rsidR="00254DFC" w:rsidRPr="00AE42BA" w:rsidRDefault="00254DFC" w:rsidP="00F231DF">
      <w:pPr>
        <w:widowControl w:val="0"/>
        <w:autoSpaceDE w:val="0"/>
        <w:autoSpaceDN w:val="0"/>
        <w:adjustRightInd w:val="0"/>
        <w:ind w:firstLine="10065"/>
        <w:outlineLvl w:val="2"/>
        <w:rPr>
          <w:lang w:eastAsia="en-US"/>
        </w:rPr>
      </w:pPr>
      <w:r>
        <w:rPr>
          <w:lang w:eastAsia="en-US"/>
        </w:rPr>
        <w:t>Приложение № 8</w:t>
      </w:r>
      <w:r w:rsidRPr="00AE42BA">
        <w:rPr>
          <w:lang w:eastAsia="en-US"/>
        </w:rPr>
        <w:t xml:space="preserve"> к муниципальной              </w:t>
      </w:r>
    </w:p>
    <w:p w:rsidR="00254DFC" w:rsidRDefault="00254DFC" w:rsidP="00F231DF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AE42BA">
        <w:rPr>
          <w:lang w:eastAsia="en-US"/>
        </w:rPr>
        <w:t>программе</w:t>
      </w:r>
      <w:r>
        <w:rPr>
          <w:sz w:val="28"/>
          <w:szCs w:val="28"/>
          <w:lang w:eastAsia="en-US"/>
        </w:rPr>
        <w:t xml:space="preserve"> «</w:t>
      </w:r>
      <w:r w:rsidRPr="00264ED2">
        <w:rPr>
          <w:lang w:eastAsia="en-US"/>
        </w:rPr>
        <w:t xml:space="preserve">Развитие физической </w:t>
      </w:r>
      <w:r>
        <w:rPr>
          <w:lang w:eastAsia="en-US"/>
        </w:rPr>
        <w:t xml:space="preserve">              </w:t>
      </w:r>
    </w:p>
    <w:p w:rsidR="00254DFC" w:rsidRDefault="00254DFC" w:rsidP="00F231DF">
      <w:pPr>
        <w:widowControl w:val="0"/>
        <w:autoSpaceDE w:val="0"/>
        <w:autoSpaceDN w:val="0"/>
        <w:adjustRightInd w:val="0"/>
        <w:outlineLvl w:val="2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 xml:space="preserve">культуры и массового  спорта в городе </w:t>
      </w:r>
    </w:p>
    <w:p w:rsidR="00254DFC" w:rsidRPr="007900E1" w:rsidRDefault="00254DFC" w:rsidP="00F231DF"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264ED2">
        <w:rPr>
          <w:lang w:eastAsia="en-US"/>
        </w:rPr>
        <w:t>Каменск-Шахтинский на 2014-2020 годы</w:t>
      </w:r>
      <w:r>
        <w:rPr>
          <w:lang w:eastAsia="en-US"/>
        </w:rPr>
        <w:t>»</w:t>
      </w:r>
    </w:p>
    <w:p w:rsidR="00254DFC" w:rsidRPr="007900E1" w:rsidRDefault="00254DFC" w:rsidP="003506EF">
      <w:pPr>
        <w:widowControl w:val="0"/>
        <w:autoSpaceDE w:val="0"/>
        <w:autoSpaceDN w:val="0"/>
        <w:adjustRightInd w:val="0"/>
        <w:jc w:val="center"/>
      </w:pPr>
    </w:p>
    <w:p w:rsidR="00254DFC" w:rsidRPr="007900E1" w:rsidRDefault="00254DFC" w:rsidP="003506EF">
      <w:pPr>
        <w:widowControl w:val="0"/>
        <w:autoSpaceDE w:val="0"/>
        <w:autoSpaceDN w:val="0"/>
        <w:adjustRightInd w:val="0"/>
        <w:jc w:val="center"/>
      </w:pPr>
      <w:r w:rsidRPr="007900E1">
        <w:t xml:space="preserve">Перечень </w:t>
      </w:r>
    </w:p>
    <w:p w:rsidR="00254DFC" w:rsidRPr="007900E1" w:rsidRDefault="00254DFC" w:rsidP="003506EF">
      <w:pPr>
        <w:widowControl w:val="0"/>
        <w:autoSpaceDE w:val="0"/>
        <w:autoSpaceDN w:val="0"/>
        <w:adjustRightInd w:val="0"/>
        <w:jc w:val="center"/>
      </w:pPr>
      <w:r w:rsidRPr="007900E1">
        <w:t xml:space="preserve">инвестиционных проектов (объектов капитального строительства, реконструкции, капитального ремонта), </w:t>
      </w:r>
    </w:p>
    <w:p w:rsidR="00254DFC" w:rsidRPr="007900E1" w:rsidRDefault="00254DFC" w:rsidP="00AA709D">
      <w:pPr>
        <w:widowControl w:val="0"/>
        <w:autoSpaceDE w:val="0"/>
        <w:autoSpaceDN w:val="0"/>
        <w:adjustRightInd w:val="0"/>
        <w:jc w:val="center"/>
      </w:pPr>
      <w:r w:rsidRPr="007900E1">
        <w:t xml:space="preserve">находящихся в муниципальной собственности города Каменск-Шахтинский </w:t>
      </w:r>
      <w:r w:rsidRPr="00581D83">
        <w:t>*</w:t>
      </w:r>
    </w:p>
    <w:tbl>
      <w:tblPr>
        <w:tblW w:w="17204" w:type="dxa"/>
        <w:tblInd w:w="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640"/>
        <w:gridCol w:w="1560"/>
        <w:gridCol w:w="1417"/>
        <w:gridCol w:w="1701"/>
        <w:gridCol w:w="3260"/>
        <w:gridCol w:w="1985"/>
        <w:gridCol w:w="1417"/>
        <w:gridCol w:w="1276"/>
        <w:gridCol w:w="1134"/>
        <w:gridCol w:w="1134"/>
        <w:gridCol w:w="840"/>
        <w:gridCol w:w="840"/>
      </w:tblGrid>
      <w:tr w:rsidR="00254DFC" w:rsidRPr="007900E1">
        <w:trPr>
          <w:gridAfter w:val="2"/>
          <w:wAfter w:w="1680" w:type="dxa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jc w:val="center"/>
            </w:pPr>
            <w:r w:rsidRPr="007900E1"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Ответственный    </w:t>
            </w:r>
            <w:r w:rsidRPr="007900E1">
              <w:br/>
              <w:t xml:space="preserve">исполнитель,     </w:t>
            </w:r>
            <w:r w:rsidRPr="007900E1">
              <w:br/>
              <w:t>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  Объем расходов (тыс. 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В том числе по годам реализации</w:t>
            </w:r>
          </w:p>
          <w:p w:rsidR="00254DFC" w:rsidRPr="007900E1" w:rsidRDefault="00254DFC" w:rsidP="00AA709D">
            <w:pPr>
              <w:widowControl w:val="0"/>
              <w:autoSpaceDE w:val="0"/>
              <w:autoSpaceDN w:val="0"/>
              <w:adjustRightInd w:val="0"/>
              <w:ind w:right="412"/>
              <w:jc w:val="center"/>
            </w:pPr>
            <w:r w:rsidRPr="007900E1">
              <w:t>муниципальной программы</w:t>
            </w: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очередной </w:t>
            </w:r>
            <w:r w:rsidRPr="007900E1">
              <w:br/>
              <w:t>финансовый  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первый год </w:t>
            </w:r>
            <w:r w:rsidRPr="007900E1">
              <w:br/>
              <w:t xml:space="preserve"> планового </w:t>
            </w:r>
            <w:r w:rsidRPr="007900E1">
              <w:br/>
              <w:t xml:space="preserve">  периода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 xml:space="preserve">второй  </w:t>
            </w:r>
            <w:r w:rsidRPr="007900E1">
              <w:br/>
              <w:t xml:space="preserve"> год   </w:t>
            </w:r>
            <w:r w:rsidRPr="007900E1">
              <w:br/>
              <w:t>планового</w:t>
            </w:r>
            <w:r w:rsidRPr="007900E1">
              <w:br/>
              <w:t xml:space="preserve"> периода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 xml:space="preserve"> ... </w:t>
            </w:r>
          </w:p>
        </w:tc>
      </w:tr>
      <w:tr w:rsidR="00254DFC" w:rsidRPr="007900E1">
        <w:trPr>
          <w:gridAfter w:val="2"/>
          <w:wAfter w:w="1680" w:type="dxa"/>
          <w:trHeight w:val="25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1.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4.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5.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6.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7.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8.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10.</w:t>
            </w:r>
          </w:p>
        </w:tc>
      </w:tr>
      <w:tr w:rsidR="00254DFC" w:rsidRPr="007900E1">
        <w:trPr>
          <w:gridAfter w:val="2"/>
          <w:wAfter w:w="1680" w:type="dxa"/>
        </w:trPr>
        <w:tc>
          <w:tcPr>
            <w:tcW w:w="155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Подпрограмма муниципальной программы</w:t>
            </w: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 xml:space="preserve">всего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 xml:space="preserve">областной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00E1">
              <w:t>…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 xml:space="preserve">всего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DFC" w:rsidRPr="007900E1" w:rsidRDefault="00254DFC" w:rsidP="00917BC1"/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 xml:space="preserve">областной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54DFC" w:rsidRPr="007900E1">
        <w:trPr>
          <w:gridAfter w:val="2"/>
          <w:wAfter w:w="1680" w:type="dxa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  <w:r w:rsidRPr="007900E1"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900E1" w:rsidRDefault="00254DFC" w:rsidP="00917BC1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254DFC" w:rsidRDefault="00254DFC" w:rsidP="00B02367">
      <w:pPr>
        <w:widowControl w:val="0"/>
        <w:autoSpaceDE w:val="0"/>
        <w:autoSpaceDN w:val="0"/>
        <w:adjustRightInd w:val="0"/>
        <w:ind w:firstLine="776"/>
        <w:sectPr w:rsidR="00254DFC" w:rsidSect="00C35B77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  <w:r w:rsidRPr="00581D83">
        <w:t>* В рамках реализации муниципальной программы разработка перечня инвестиционных проектов не предусмотрено.</w:t>
      </w:r>
    </w:p>
    <w:tbl>
      <w:tblPr>
        <w:tblW w:w="13717" w:type="dxa"/>
        <w:tblInd w:w="2" w:type="dxa"/>
        <w:tblLook w:val="00A0"/>
      </w:tblPr>
      <w:tblGrid>
        <w:gridCol w:w="6771"/>
        <w:gridCol w:w="6946"/>
      </w:tblGrid>
      <w:tr w:rsidR="00254DFC" w:rsidRPr="00581D83">
        <w:tc>
          <w:tcPr>
            <w:tcW w:w="6771" w:type="dxa"/>
          </w:tcPr>
          <w:p w:rsidR="00254DFC" w:rsidRPr="00B44FB3" w:rsidRDefault="00254DFC" w:rsidP="00292DD7">
            <w:pPr>
              <w:rPr>
                <w:lang w:eastAsia="en-US"/>
              </w:rPr>
            </w:pPr>
          </w:p>
          <w:p w:rsidR="00254DFC" w:rsidRPr="00B44FB3" w:rsidRDefault="00254DFC" w:rsidP="00292DD7">
            <w:pPr>
              <w:rPr>
                <w:lang w:eastAsia="en-US"/>
              </w:rPr>
            </w:pPr>
          </w:p>
          <w:p w:rsidR="00254DFC" w:rsidRPr="00B44FB3" w:rsidRDefault="00254DFC" w:rsidP="00292DD7">
            <w:pPr>
              <w:rPr>
                <w:lang w:eastAsia="en-US"/>
              </w:rPr>
            </w:pPr>
          </w:p>
        </w:tc>
        <w:tc>
          <w:tcPr>
            <w:tcW w:w="6946" w:type="dxa"/>
          </w:tcPr>
          <w:p w:rsidR="00254DFC" w:rsidRPr="00B44FB3" w:rsidRDefault="00254DFC" w:rsidP="00292DD7">
            <w:pPr>
              <w:ind w:left="-108" w:right="-4077"/>
            </w:pPr>
            <w:r w:rsidRPr="00B44FB3">
              <w:rPr>
                <w:sz w:val="28"/>
                <w:szCs w:val="28"/>
              </w:rPr>
              <w:t>Приложение № 2</w:t>
            </w:r>
          </w:p>
          <w:p w:rsidR="00254DFC" w:rsidRPr="00B44FB3" w:rsidRDefault="00254DFC" w:rsidP="00292DD7">
            <w:pPr>
              <w:ind w:left="-108" w:right="-4077"/>
            </w:pPr>
            <w:r w:rsidRPr="00B44FB3">
              <w:rPr>
                <w:sz w:val="28"/>
                <w:szCs w:val="28"/>
              </w:rPr>
              <w:t>к постановлению</w:t>
            </w:r>
          </w:p>
          <w:p w:rsidR="00254DFC" w:rsidRPr="00B44FB3" w:rsidRDefault="00254DFC" w:rsidP="00292DD7">
            <w:pPr>
              <w:ind w:left="-108" w:right="-4077"/>
            </w:pPr>
            <w:r w:rsidRPr="00B44FB3">
              <w:rPr>
                <w:sz w:val="28"/>
                <w:szCs w:val="28"/>
              </w:rPr>
              <w:t>Администрации города</w:t>
            </w:r>
          </w:p>
          <w:p w:rsidR="00254DFC" w:rsidRPr="00B44FB3" w:rsidRDefault="00254DFC" w:rsidP="00292DD7">
            <w:pPr>
              <w:ind w:left="-108" w:right="-4077"/>
            </w:pPr>
            <w:r w:rsidRPr="00B44FB3">
              <w:rPr>
                <w:sz w:val="28"/>
                <w:szCs w:val="28"/>
              </w:rPr>
              <w:t xml:space="preserve">от </w:t>
            </w:r>
          </w:p>
          <w:p w:rsidR="00254DFC" w:rsidRPr="00B44FB3" w:rsidRDefault="00254DFC" w:rsidP="00292DD7">
            <w:pPr>
              <w:ind w:left="-108" w:right="-4077"/>
              <w:rPr>
                <w:lang w:eastAsia="en-US"/>
              </w:rPr>
            </w:pPr>
            <w:r w:rsidRPr="00B44FB3">
              <w:rPr>
                <w:sz w:val="28"/>
                <w:szCs w:val="28"/>
              </w:rPr>
              <w:t>№</w:t>
            </w:r>
          </w:p>
          <w:p w:rsidR="00254DFC" w:rsidRPr="00B44FB3" w:rsidRDefault="00254DFC" w:rsidP="00292DD7">
            <w:pPr>
              <w:ind w:right="-4077"/>
              <w:rPr>
                <w:lang w:eastAsia="en-US"/>
              </w:rPr>
            </w:pPr>
          </w:p>
        </w:tc>
      </w:tr>
    </w:tbl>
    <w:p w:rsidR="00254DFC" w:rsidRPr="00581D83" w:rsidRDefault="00254DFC" w:rsidP="00292DD7">
      <w:pPr>
        <w:jc w:val="right"/>
        <w:rPr>
          <w:sz w:val="28"/>
          <w:szCs w:val="28"/>
        </w:rPr>
      </w:pPr>
    </w:p>
    <w:p w:rsidR="00254DFC" w:rsidRPr="00581D83" w:rsidRDefault="00254DFC" w:rsidP="00292DD7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54DFC" w:rsidRPr="00581D83" w:rsidRDefault="00254DFC" w:rsidP="00292DD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1D83">
        <w:rPr>
          <w:sz w:val="28"/>
          <w:szCs w:val="28"/>
        </w:rPr>
        <w:t>ПЕРЕЧЕНЬ</w:t>
      </w:r>
    </w:p>
    <w:p w:rsidR="00254DFC" w:rsidRPr="00581D83" w:rsidRDefault="00254DFC" w:rsidP="00292DD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1D83">
        <w:rPr>
          <w:sz w:val="28"/>
          <w:szCs w:val="28"/>
        </w:rPr>
        <w:t xml:space="preserve">правовых актов Администрации города, </w:t>
      </w:r>
    </w:p>
    <w:p w:rsidR="00254DFC" w:rsidRPr="00581D83" w:rsidRDefault="00254DFC" w:rsidP="00292DD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1D83">
        <w:rPr>
          <w:sz w:val="28"/>
          <w:szCs w:val="28"/>
        </w:rPr>
        <w:t>признанных утратившими силу</w:t>
      </w:r>
    </w:p>
    <w:p w:rsidR="00254DFC" w:rsidRDefault="00254DFC" w:rsidP="005123ED"/>
    <w:p w:rsidR="00254DFC" w:rsidRPr="00750783" w:rsidRDefault="00254DFC" w:rsidP="00B767D6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750783">
        <w:rPr>
          <w:lang w:eastAsia="ru-RU"/>
        </w:rPr>
        <w:t>Постановление от 16.11.2009 № 1888 «Об утверждении муниципальной долгосрочной целевой программе «Молодежь города Каменска на 2010-2012 годы».</w:t>
      </w:r>
    </w:p>
    <w:p w:rsidR="00254DFC" w:rsidRPr="00AE6A6A" w:rsidRDefault="00254DFC" w:rsidP="000037A8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21.12.2010 № 2114 «О внесении изменений в постановление Администрации  города от 16.11.2009 № 1888».</w:t>
      </w:r>
    </w:p>
    <w:p w:rsidR="00254DFC" w:rsidRPr="00AE6A6A" w:rsidRDefault="00254DFC" w:rsidP="00B767D6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15.10.2011 № 1717 «О внесении изменений в постановление Администрации  города от 16.11.2009 № 1888».</w:t>
      </w:r>
    </w:p>
    <w:p w:rsidR="00254DFC" w:rsidRPr="00AE6A6A" w:rsidRDefault="00254DFC" w:rsidP="000037A8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01.02.2011 № 104 «О внесении изменений в постановление Администрации  города от 16.11.2009 № 1888».</w:t>
      </w:r>
    </w:p>
    <w:p w:rsidR="00254DFC" w:rsidRDefault="00254DFC" w:rsidP="000037A8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14.07.2011 № 917 «О внесении изменений в постановление Администрации  города от 16.11.2009 № 1888».</w:t>
      </w:r>
    </w:p>
    <w:p w:rsidR="00254DFC" w:rsidRPr="00AE6A6A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16.08.2011 № 1124 «О внесении изменений в постановление Администрации  города от 16.11.2009 № 1888».</w:t>
      </w:r>
    </w:p>
    <w:p w:rsidR="00254DFC" w:rsidRPr="00AE6A6A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30.08.2011 № 1224 «О внесении изменений в постановление Администрации  города от 16.11.2009 № 1888».</w:t>
      </w:r>
    </w:p>
    <w:p w:rsidR="00254DFC" w:rsidRPr="00D64376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64376">
        <w:rPr>
          <w:lang w:eastAsia="ru-RU"/>
        </w:rPr>
        <w:t>Постановление от 30.12.2011 № 2202 «О внесении изменений в постановление Администрации  города от 16.11.2009 № 1888».</w:t>
      </w:r>
    </w:p>
    <w:p w:rsidR="00254DFC" w:rsidRPr="00D64376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64376">
        <w:rPr>
          <w:lang w:eastAsia="ru-RU"/>
        </w:rPr>
        <w:t>Постановление от 21.06.2012 № 1109 «О внесении изменений в постановление Администрации  города от 16.11.2009 № 1888».</w:t>
      </w:r>
    </w:p>
    <w:p w:rsidR="00254DFC" w:rsidRPr="00AE6A6A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27.08.2012 № 1543 «О внесении изменений в постановление Администрации  города от 16.11.2009 № 1888».</w:t>
      </w:r>
    </w:p>
    <w:p w:rsidR="00254DFC" w:rsidRPr="00AE6A6A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AE6A6A">
        <w:rPr>
          <w:lang w:eastAsia="ru-RU"/>
        </w:rPr>
        <w:t>Постановление от 29.10.2012 № 1914 «О внесении изменений в постановление Администрации  города от 16.11.2009 № 1888».</w:t>
      </w:r>
    </w:p>
    <w:p w:rsidR="00254DFC" w:rsidRPr="00D64376" w:rsidRDefault="00254DFC" w:rsidP="00AE6A6A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64376">
        <w:rPr>
          <w:lang w:eastAsia="ru-RU"/>
        </w:rPr>
        <w:t>Постановление от 29.12.2012 № 2442 «О внесении изменений в постановление Администрации  города от 16.11.2009 № 1888».</w:t>
      </w:r>
    </w:p>
    <w:p w:rsidR="00254DFC" w:rsidRPr="00D64376" w:rsidRDefault="00254DFC" w:rsidP="00D64376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64376">
        <w:rPr>
          <w:lang w:eastAsia="ru-RU"/>
        </w:rPr>
        <w:t>Постановление от 02.07.2013 № 1115 «О внесении изменений в постановление Администрации  города от 16.11.2009 № 1888».</w:t>
      </w:r>
    </w:p>
    <w:p w:rsidR="00254DFC" w:rsidRPr="00D64376" w:rsidRDefault="00254DFC" w:rsidP="000037A8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64376">
        <w:rPr>
          <w:lang w:eastAsia="ru-RU"/>
        </w:rPr>
        <w:t>Постановление от 13.09.2013 № 1587 «О внесении изменений в постановление Администрации  города от 16.11.2009 № 1888».</w:t>
      </w:r>
    </w:p>
    <w:p w:rsidR="00254DFC" w:rsidRPr="00D64376" w:rsidRDefault="00254DFC" w:rsidP="00D64376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64376">
        <w:rPr>
          <w:lang w:eastAsia="ru-RU"/>
        </w:rPr>
        <w:t>Постановление от 31.12.2009 № 2283 «Об утверждении муниципальной долгосрочной целевой программе «Развитие физической культуры и массового спорта в г Каменск-Шахтинском на 2010-2013 годы».</w:t>
      </w:r>
    </w:p>
    <w:p w:rsidR="00254DFC" w:rsidRPr="009352EF" w:rsidRDefault="00254DFC" w:rsidP="00D64376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>Постановление от 30.06.2010 № 1087 «О внесении изменений в постановление Администрации  города от 31.12.2009 № 2283».</w:t>
      </w:r>
    </w:p>
    <w:p w:rsidR="00254DFC" w:rsidRPr="009352EF" w:rsidRDefault="00254DFC" w:rsidP="009352EF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>Постановление от 28.09.2010 № 1631 «О внесении изменений в постановление Администрации  города от 31.12.2009 № 2283».</w:t>
      </w:r>
    </w:p>
    <w:p w:rsidR="00254DFC" w:rsidRPr="009352EF" w:rsidRDefault="00254DFC" w:rsidP="009352EF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15</w:t>
      </w:r>
      <w:r w:rsidRPr="009352EF">
        <w:rPr>
          <w:lang w:eastAsia="ru-RU"/>
        </w:rPr>
        <w:t>.</w:t>
      </w:r>
      <w:r>
        <w:rPr>
          <w:lang w:eastAsia="ru-RU"/>
        </w:rPr>
        <w:t>10</w:t>
      </w:r>
      <w:r w:rsidRPr="009352EF">
        <w:rPr>
          <w:lang w:eastAsia="ru-RU"/>
        </w:rPr>
        <w:t>.2010</w:t>
      </w:r>
      <w:r>
        <w:rPr>
          <w:lang w:eastAsia="ru-RU"/>
        </w:rPr>
        <w:t xml:space="preserve"> № 1715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9352EF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31</w:t>
      </w:r>
      <w:r w:rsidRPr="009352EF">
        <w:rPr>
          <w:lang w:eastAsia="ru-RU"/>
        </w:rPr>
        <w:t>.</w:t>
      </w:r>
      <w:r>
        <w:rPr>
          <w:lang w:eastAsia="ru-RU"/>
        </w:rPr>
        <w:t>10</w:t>
      </w:r>
      <w:r w:rsidRPr="009352EF">
        <w:rPr>
          <w:lang w:eastAsia="ru-RU"/>
        </w:rPr>
        <w:t>.2010</w:t>
      </w:r>
      <w:r>
        <w:rPr>
          <w:lang w:eastAsia="ru-RU"/>
        </w:rPr>
        <w:t xml:space="preserve"> № 489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9352EF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31</w:t>
      </w:r>
      <w:r w:rsidRPr="009352EF">
        <w:rPr>
          <w:lang w:eastAsia="ru-RU"/>
        </w:rPr>
        <w:t>.</w:t>
      </w:r>
      <w:r>
        <w:rPr>
          <w:lang w:eastAsia="ru-RU"/>
        </w:rPr>
        <w:t>12</w:t>
      </w:r>
      <w:r w:rsidRPr="009352EF">
        <w:rPr>
          <w:lang w:eastAsia="ru-RU"/>
        </w:rPr>
        <w:t>.2010</w:t>
      </w:r>
      <w:r>
        <w:rPr>
          <w:lang w:eastAsia="ru-RU"/>
        </w:rPr>
        <w:t xml:space="preserve"> № 22</w:t>
      </w:r>
      <w:r w:rsidRPr="009352EF">
        <w:rPr>
          <w:lang w:eastAsia="ru-RU"/>
        </w:rPr>
        <w:t>1</w:t>
      </w:r>
      <w:r>
        <w:rPr>
          <w:lang w:eastAsia="ru-RU"/>
        </w:rPr>
        <w:t>4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11</w:t>
      </w:r>
      <w:r w:rsidRPr="009352EF">
        <w:rPr>
          <w:lang w:eastAsia="ru-RU"/>
        </w:rPr>
        <w:t>.</w:t>
      </w:r>
      <w:r>
        <w:rPr>
          <w:lang w:eastAsia="ru-RU"/>
        </w:rPr>
        <w:t>02.2011 № 167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22</w:t>
      </w:r>
      <w:r w:rsidRPr="009352EF">
        <w:rPr>
          <w:lang w:eastAsia="ru-RU"/>
        </w:rPr>
        <w:t>.</w:t>
      </w:r>
      <w:r>
        <w:rPr>
          <w:lang w:eastAsia="ru-RU"/>
        </w:rPr>
        <w:t>03.2011 № 321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18</w:t>
      </w:r>
      <w:r w:rsidRPr="009352EF">
        <w:rPr>
          <w:lang w:eastAsia="ru-RU"/>
        </w:rPr>
        <w:t>.</w:t>
      </w:r>
      <w:r>
        <w:rPr>
          <w:lang w:eastAsia="ru-RU"/>
        </w:rPr>
        <w:t>07.2011 № 949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24</w:t>
      </w:r>
      <w:r w:rsidRPr="009352EF">
        <w:rPr>
          <w:lang w:eastAsia="ru-RU"/>
        </w:rPr>
        <w:t>.</w:t>
      </w:r>
      <w:r>
        <w:rPr>
          <w:lang w:eastAsia="ru-RU"/>
        </w:rPr>
        <w:t>08.2011 № 1185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13</w:t>
      </w:r>
      <w:r w:rsidRPr="009352EF">
        <w:rPr>
          <w:lang w:eastAsia="ru-RU"/>
        </w:rPr>
        <w:t>.</w:t>
      </w:r>
      <w:r>
        <w:rPr>
          <w:lang w:eastAsia="ru-RU"/>
        </w:rPr>
        <w:t>10.2011 № 1522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30</w:t>
      </w:r>
      <w:r w:rsidRPr="009352EF">
        <w:rPr>
          <w:lang w:eastAsia="ru-RU"/>
        </w:rPr>
        <w:t>.</w:t>
      </w:r>
      <w:r>
        <w:rPr>
          <w:lang w:eastAsia="ru-RU"/>
        </w:rPr>
        <w:t>12.2011 № 2210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20</w:t>
      </w:r>
      <w:r w:rsidRPr="009352EF">
        <w:rPr>
          <w:lang w:eastAsia="ru-RU"/>
        </w:rPr>
        <w:t>.</w:t>
      </w:r>
      <w:r>
        <w:rPr>
          <w:lang w:eastAsia="ru-RU"/>
        </w:rPr>
        <w:t>01.2012 № 53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16</w:t>
      </w:r>
      <w:r w:rsidRPr="009352EF">
        <w:rPr>
          <w:lang w:eastAsia="ru-RU"/>
        </w:rPr>
        <w:t>.</w:t>
      </w:r>
      <w:r>
        <w:rPr>
          <w:lang w:eastAsia="ru-RU"/>
        </w:rPr>
        <w:t>02.2012 № 259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25</w:t>
      </w:r>
      <w:r w:rsidRPr="009352EF">
        <w:rPr>
          <w:lang w:eastAsia="ru-RU"/>
        </w:rPr>
        <w:t>.</w:t>
      </w:r>
      <w:r>
        <w:rPr>
          <w:lang w:eastAsia="ru-RU"/>
        </w:rPr>
        <w:t xml:space="preserve">06.2012 № 1135 </w:t>
      </w:r>
      <w:r w:rsidRPr="009352EF">
        <w:rPr>
          <w:lang w:eastAsia="ru-RU"/>
        </w:rPr>
        <w:t>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15</w:t>
      </w:r>
      <w:r w:rsidRPr="009352EF">
        <w:rPr>
          <w:lang w:eastAsia="ru-RU"/>
        </w:rPr>
        <w:t>.</w:t>
      </w:r>
      <w:r>
        <w:rPr>
          <w:lang w:eastAsia="ru-RU"/>
        </w:rPr>
        <w:t>10.2012 № 1797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15</w:t>
      </w:r>
      <w:r w:rsidRPr="009352EF">
        <w:rPr>
          <w:lang w:eastAsia="ru-RU"/>
        </w:rPr>
        <w:t>.</w:t>
      </w:r>
      <w:r>
        <w:rPr>
          <w:lang w:eastAsia="ru-RU"/>
        </w:rPr>
        <w:t>11.2012 № 2072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127D1C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29</w:t>
      </w:r>
      <w:r w:rsidRPr="009352EF">
        <w:rPr>
          <w:lang w:eastAsia="ru-RU"/>
        </w:rPr>
        <w:t>.</w:t>
      </w:r>
      <w:r>
        <w:rPr>
          <w:lang w:eastAsia="ru-RU"/>
        </w:rPr>
        <w:t>12.2012 № 2441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D25751" w:rsidRDefault="00254DFC" w:rsidP="00D2575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D25751">
        <w:rPr>
          <w:lang w:eastAsia="ru-RU"/>
        </w:rPr>
        <w:t>Постановление от 22.01.2013 № 72 «О внесении изменений в постановление Администрации  города от 31.12.2009 № 2283».</w:t>
      </w:r>
    </w:p>
    <w:p w:rsidR="00254DFC" w:rsidRPr="009352EF" w:rsidRDefault="00254DFC" w:rsidP="00D2575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04</w:t>
      </w:r>
      <w:r w:rsidRPr="009352EF">
        <w:rPr>
          <w:lang w:eastAsia="ru-RU"/>
        </w:rPr>
        <w:t>.</w:t>
      </w:r>
      <w:r>
        <w:rPr>
          <w:lang w:eastAsia="ru-RU"/>
        </w:rPr>
        <w:t>02.2013 № 141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D2575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20</w:t>
      </w:r>
      <w:r w:rsidRPr="009352EF">
        <w:rPr>
          <w:lang w:eastAsia="ru-RU"/>
        </w:rPr>
        <w:t>.</w:t>
      </w:r>
      <w:r>
        <w:rPr>
          <w:lang w:eastAsia="ru-RU"/>
        </w:rPr>
        <w:t>03.2013 № 384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D2575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29</w:t>
      </w:r>
      <w:r w:rsidRPr="009352EF">
        <w:rPr>
          <w:lang w:eastAsia="ru-RU"/>
        </w:rPr>
        <w:t>.</w:t>
      </w:r>
      <w:r>
        <w:rPr>
          <w:lang w:eastAsia="ru-RU"/>
        </w:rPr>
        <w:t>04.2013 № 699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9352EF" w:rsidRDefault="00254DFC" w:rsidP="00D2575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8B60D1">
        <w:rPr>
          <w:lang w:eastAsia="ru-RU"/>
        </w:rPr>
        <w:t>Постановление от 29.05.2013 № 875 «О внесении изменений в постановление Администрации</w:t>
      </w:r>
      <w:r w:rsidRPr="009352EF">
        <w:rPr>
          <w:lang w:eastAsia="ru-RU"/>
        </w:rPr>
        <w:t xml:space="preserve">  города от 31.12.2009 № 2283».</w:t>
      </w:r>
    </w:p>
    <w:p w:rsidR="00254DFC" w:rsidRPr="009352EF" w:rsidRDefault="00254DFC" w:rsidP="008B60D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18</w:t>
      </w:r>
      <w:r w:rsidRPr="009352EF">
        <w:rPr>
          <w:lang w:eastAsia="ru-RU"/>
        </w:rPr>
        <w:t>.</w:t>
      </w:r>
      <w:r>
        <w:rPr>
          <w:lang w:eastAsia="ru-RU"/>
        </w:rPr>
        <w:t>06.2013 № 1010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Pr="008B60D1" w:rsidRDefault="00254DFC" w:rsidP="008B60D1">
      <w:pPr>
        <w:pStyle w:val="a6"/>
        <w:numPr>
          <w:ilvl w:val="0"/>
          <w:numId w:val="14"/>
        </w:numPr>
        <w:spacing w:line="240" w:lineRule="auto"/>
        <w:ind w:left="0" w:firstLine="709"/>
      </w:pPr>
      <w:r w:rsidRPr="009352EF">
        <w:rPr>
          <w:lang w:eastAsia="ru-RU"/>
        </w:rPr>
        <w:t xml:space="preserve">Постановление от </w:t>
      </w:r>
      <w:r>
        <w:rPr>
          <w:lang w:eastAsia="ru-RU"/>
        </w:rPr>
        <w:t>15</w:t>
      </w:r>
      <w:r w:rsidRPr="009352EF">
        <w:rPr>
          <w:lang w:eastAsia="ru-RU"/>
        </w:rPr>
        <w:t>.</w:t>
      </w:r>
      <w:r>
        <w:rPr>
          <w:lang w:eastAsia="ru-RU"/>
        </w:rPr>
        <w:t>08.2013 № 1412</w:t>
      </w:r>
      <w:r w:rsidRPr="009352EF">
        <w:rPr>
          <w:lang w:eastAsia="ru-RU"/>
        </w:rPr>
        <w:t xml:space="preserve"> «О внесении изменений в постановление Администрации  города от 31.12.2009 № 2283».</w:t>
      </w:r>
    </w:p>
    <w:p w:rsidR="00254DFC" w:rsidRDefault="00254DFC" w:rsidP="005123ED"/>
    <w:p w:rsidR="00254DFC" w:rsidRDefault="00254DFC" w:rsidP="005123ED"/>
    <w:p w:rsidR="00254DFC" w:rsidRDefault="00254DFC" w:rsidP="005123ED"/>
    <w:p w:rsidR="00254DFC" w:rsidRDefault="00254DFC" w:rsidP="005123ED"/>
    <w:p w:rsidR="00254DFC" w:rsidRPr="00581D83" w:rsidRDefault="00254DFC" w:rsidP="00292DD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581D83">
        <w:rPr>
          <w:sz w:val="28"/>
          <w:szCs w:val="28"/>
        </w:rPr>
        <w:t>Управляющий делами</w:t>
      </w:r>
    </w:p>
    <w:p w:rsidR="00254DFC" w:rsidRPr="00581D83" w:rsidRDefault="00254DFC" w:rsidP="00292DD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               </w:t>
      </w:r>
      <w:r w:rsidRPr="00581D83">
        <w:rPr>
          <w:sz w:val="28"/>
          <w:szCs w:val="28"/>
        </w:rPr>
        <w:t>Администрации города                                             Л.В. Ерошенко</w:t>
      </w:r>
    </w:p>
    <w:p w:rsidR="00254DFC" w:rsidRDefault="00254DFC" w:rsidP="005123ED">
      <w:pPr>
        <w:sectPr w:rsidR="00254DFC" w:rsidSect="00292DD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254DFC" w:rsidRDefault="00254DFC" w:rsidP="005123ED"/>
    <w:tbl>
      <w:tblPr>
        <w:tblW w:w="0" w:type="auto"/>
        <w:tblInd w:w="2" w:type="dxa"/>
        <w:tblLook w:val="00A0"/>
      </w:tblPr>
      <w:tblGrid>
        <w:gridCol w:w="10108"/>
        <w:gridCol w:w="4570"/>
      </w:tblGrid>
      <w:tr w:rsidR="00254DFC" w:rsidRPr="00581D83">
        <w:tc>
          <w:tcPr>
            <w:tcW w:w="10456" w:type="dxa"/>
          </w:tcPr>
          <w:p w:rsidR="00254DFC" w:rsidRPr="00B44FB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615" w:type="dxa"/>
          </w:tcPr>
          <w:p w:rsidR="00254DFC" w:rsidRPr="00B44FB3" w:rsidRDefault="00254DFC" w:rsidP="00292DD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44FB3">
              <w:rPr>
                <w:sz w:val="28"/>
                <w:szCs w:val="28"/>
                <w:lang w:eastAsia="en-US"/>
              </w:rPr>
              <w:t>Утверждаю:</w:t>
            </w:r>
          </w:p>
          <w:p w:rsidR="00254DFC" w:rsidRPr="00B44FB3" w:rsidRDefault="00254DFC" w:rsidP="00292DD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Управляющий делами Администрации города  </w:t>
            </w:r>
          </w:p>
          <w:p w:rsidR="00254DFC" w:rsidRPr="00B44FB3" w:rsidRDefault="00254DFC" w:rsidP="00292DD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44FB3">
              <w:rPr>
                <w:sz w:val="28"/>
                <w:szCs w:val="28"/>
                <w:lang w:eastAsia="en-US"/>
              </w:rPr>
              <w:t>________________</w:t>
            </w:r>
            <w:r>
              <w:rPr>
                <w:sz w:val="28"/>
                <w:szCs w:val="28"/>
                <w:lang w:eastAsia="en-US"/>
              </w:rPr>
              <w:t>Л</w:t>
            </w:r>
            <w:r w:rsidRPr="00B44FB3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В</w:t>
            </w:r>
            <w:r w:rsidRPr="00B44FB3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 xml:space="preserve"> Ерошенко</w:t>
            </w:r>
          </w:p>
          <w:p w:rsidR="00254DFC" w:rsidRPr="00B44FB3" w:rsidRDefault="00254DFC" w:rsidP="00292DD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44FB3">
              <w:rPr>
                <w:sz w:val="28"/>
                <w:szCs w:val="28"/>
                <w:lang w:eastAsia="en-US"/>
              </w:rPr>
              <w:t>«__»________________20    г.</w:t>
            </w:r>
          </w:p>
          <w:p w:rsidR="00254DFC" w:rsidRPr="00B44FB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254DFC" w:rsidRPr="00581D83" w:rsidRDefault="00254DFC" w:rsidP="00292DD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54DFC" w:rsidRPr="00581D83" w:rsidRDefault="00254DFC" w:rsidP="00292DD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581D83">
        <w:rPr>
          <w:sz w:val="28"/>
          <w:szCs w:val="28"/>
          <w:lang w:eastAsia="en-US"/>
        </w:rPr>
        <w:t>План</w:t>
      </w:r>
    </w:p>
    <w:p w:rsidR="00254DFC" w:rsidRPr="00292DD7" w:rsidRDefault="00254DFC" w:rsidP="00292DD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581D83">
        <w:rPr>
          <w:sz w:val="28"/>
          <w:szCs w:val="28"/>
          <w:lang w:eastAsia="en-US"/>
        </w:rPr>
        <w:t xml:space="preserve">реализации муниципальной программы </w:t>
      </w:r>
      <w:r w:rsidRPr="00292DD7">
        <w:rPr>
          <w:sz w:val="28"/>
          <w:szCs w:val="28"/>
          <w:lang w:eastAsia="en-US"/>
        </w:rPr>
        <w:t>«Развитие физической культуры и массового  спорта в городе Каменск-Шахтинский на 2014-2020 годы»</w:t>
      </w:r>
    </w:p>
    <w:p w:rsidR="00254DFC" w:rsidRPr="00581D83" w:rsidRDefault="00254DFC" w:rsidP="00292DD7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254DFC" w:rsidRPr="00581D83" w:rsidRDefault="00254DFC" w:rsidP="00292DD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581D83">
        <w:rPr>
          <w:sz w:val="28"/>
          <w:szCs w:val="28"/>
          <w:lang w:eastAsia="en-US"/>
        </w:rPr>
        <w:t>на 2014 год</w:t>
      </w:r>
    </w:p>
    <w:p w:rsidR="00254DFC" w:rsidRPr="00581D83" w:rsidRDefault="00254DFC" w:rsidP="00292DD7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tbl>
      <w:tblPr>
        <w:tblW w:w="15457" w:type="dxa"/>
        <w:tblInd w:w="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2"/>
        <w:gridCol w:w="3260"/>
        <w:gridCol w:w="1984"/>
        <w:gridCol w:w="2127"/>
        <w:gridCol w:w="1138"/>
        <w:gridCol w:w="1276"/>
        <w:gridCol w:w="1134"/>
        <w:gridCol w:w="1134"/>
        <w:gridCol w:w="1276"/>
        <w:gridCol w:w="1276"/>
      </w:tblGrid>
      <w:tr w:rsidR="00254DFC" w:rsidRPr="00581D83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 xml:space="preserve">№ </w:t>
            </w:r>
          </w:p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Наименование подпрограммы,</w:t>
            </w:r>
          </w:p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основного мероприятия,</w:t>
            </w:r>
          </w:p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мероприятия ведомственной целевой программы, контрольного события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 xml:space="preserve">Ответственный </w:t>
            </w:r>
            <w:r w:rsidRPr="00581D83">
              <w:br/>
              <w:t xml:space="preserve"> исполнитель  </w:t>
            </w:r>
            <w:r w:rsidRPr="00581D83">
              <w:br/>
              <w:t xml:space="preserve">  (заместитель руководителя ОИВ/ФИО)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Ожидаемый результат  (краткое описание)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 xml:space="preserve">Срок    </w:t>
            </w:r>
            <w:r w:rsidRPr="00581D83">
              <w:br/>
              <w:t xml:space="preserve">реализации </w:t>
            </w:r>
            <w:r w:rsidRPr="00581D83">
              <w:br/>
              <w:t xml:space="preserve">  (дата)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1B58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Объем расходов (тыс. руб.)</w:t>
            </w:r>
          </w:p>
        </w:tc>
      </w:tr>
      <w:tr w:rsidR="00254DFC" w:rsidRPr="00581D83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581D83" w:rsidRDefault="00254DFC" w:rsidP="00292DD7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581D83" w:rsidRDefault="00254DFC" w:rsidP="00292DD7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581D83" w:rsidRDefault="00254DFC" w:rsidP="00292DD7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581D83" w:rsidRDefault="00254DFC" w:rsidP="00292DD7"/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FC" w:rsidRPr="00581D83" w:rsidRDefault="00254DFC" w:rsidP="00292DD7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областной</w:t>
            </w:r>
            <w:r w:rsidRPr="00581D83">
              <w:br/>
              <w:t xml:space="preserve">  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внебюджетные</w:t>
            </w:r>
            <w:r w:rsidRPr="00581D83">
              <w:br/>
              <w:t>источники</w:t>
            </w: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1.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2.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4.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5.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6.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7.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8.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9.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10.</w:t>
            </w: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A60233">
            <w:pPr>
              <w:widowControl w:val="0"/>
              <w:autoSpaceDE w:val="0"/>
              <w:autoSpaceDN w:val="0"/>
              <w:adjustRightInd w:val="0"/>
            </w:pPr>
            <w:r>
              <w:t>Подпрограмма 1  «</w:t>
            </w:r>
            <w:r w:rsidRPr="00AC1446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AC1446">
              <w:rPr>
                <w:rFonts w:ascii="Times New Roman CYR" w:hAnsi="Times New Roman CYR" w:cs="Times New Roman CYR"/>
              </w:rPr>
              <w:t>и спортивные мероприятия</w:t>
            </w:r>
            <w:r>
              <w:rPr>
                <w:rFonts w:ascii="Times New Roman CYR" w:hAnsi="Times New Roman CYR" w:cs="Times New Roman CYR"/>
              </w:rPr>
              <w:t>»</w:t>
            </w:r>
          </w:p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60233" w:rsidRDefault="00254DFC" w:rsidP="00A60233">
            <w:pPr>
              <w:jc w:val="both"/>
            </w:pPr>
            <w:r w:rsidRPr="00A60233">
              <w:t xml:space="preserve">Формирование навыков здорового образа жизни, </w:t>
            </w:r>
          </w:p>
          <w:p w:rsidR="00254DFC" w:rsidRPr="00980F72" w:rsidRDefault="00254DFC" w:rsidP="00A60233">
            <w:pPr>
              <w:jc w:val="both"/>
              <w:rPr>
                <w:sz w:val="28"/>
                <w:szCs w:val="28"/>
              </w:rPr>
            </w:pPr>
            <w:r>
              <w:t>у</w:t>
            </w:r>
            <w:r w:rsidRPr="00A60233">
              <w:t>величе</w:t>
            </w:r>
            <w:r>
              <w:t xml:space="preserve">ние численности граждан, </w:t>
            </w:r>
            <w:r w:rsidRPr="00A60233">
              <w:t xml:space="preserve"> занимающихся физической культурой и спортом.</w:t>
            </w:r>
          </w:p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4DFC" w:rsidRPr="00581D83">
        <w:trPr>
          <w:trHeight w:val="136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1.1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 xml:space="preserve">Основное  мероприятие 1 </w:t>
            </w:r>
            <w:r>
              <w:t>«</w:t>
            </w:r>
            <w:r w:rsidRPr="00AC1446">
              <w:rPr>
                <w:rFonts w:ascii="Times New Roman CYR" w:hAnsi="Times New Roman CYR" w:cs="Times New Roman CYR"/>
              </w:rPr>
              <w:t>Физкультурно – оздоровительная работа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AC1446">
              <w:rPr>
                <w:rFonts w:ascii="Times New Roman CYR" w:hAnsi="Times New Roman CYR" w:cs="Times New Roman CYR"/>
              </w:rPr>
              <w:t>и спортивные мероприятия</w:t>
            </w:r>
            <w:r>
              <w:rPr>
                <w:rFonts w:ascii="Times New Roman CYR" w:hAnsi="Times New Roman CYR" w:cs="Times New Roman CYR"/>
              </w:rPr>
              <w:t>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4DFC" w:rsidRPr="00581D83" w:rsidRDefault="00254DFC" w:rsidP="00846427">
            <w:pPr>
              <w:widowControl w:val="0"/>
              <w:autoSpaceDE w:val="0"/>
              <w:autoSpaceDN w:val="0"/>
              <w:adjustRightInd w:val="0"/>
            </w:pPr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  <w:r w:rsidRPr="00581D83">
              <w:t xml:space="preserve"> </w:t>
            </w:r>
            <w:r>
              <w:t>(ведущий</w:t>
            </w:r>
            <w:r w:rsidRPr="00581D83">
              <w:t xml:space="preserve"> специалис</w:t>
            </w:r>
            <w:r>
              <w:t>т отдела ФКСЗМ – Г.С. Супоненко</w:t>
            </w:r>
            <w:r w:rsidRPr="00581D83">
              <w:t>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1103,5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1103,5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1.1.1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 xml:space="preserve">Организация </w:t>
            </w:r>
            <w:r>
              <w:t>проведения физкультурно-массовых и спортивных мероприятий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5C42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1103,5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5C42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5C42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5C42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1103,5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5C42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254DFC" w:rsidRPr="00581D8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1.1.2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7A3E07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7A3E07">
              <w:t xml:space="preserve">беспечение оптимального использования имеющихся муниципальных спортивных сооружений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Подпрограмма 2</w:t>
            </w:r>
            <w:r w:rsidRPr="00EC1331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«</w:t>
            </w:r>
            <w:r w:rsidRPr="00EC1331">
              <w:rPr>
                <w:rFonts w:ascii="Times New Roman CYR" w:hAnsi="Times New Roman CYR" w:cs="Times New Roman CYR"/>
              </w:rPr>
              <w:t>Выполнение функций муниципальными бюджетными образовательными учреждениями дополнительного образования детей, в том числе, по оказанию муниципальных услуг в соответствии с установленными муниципальными заданиями</w:t>
            </w:r>
            <w:r>
              <w:rPr>
                <w:rFonts w:ascii="Times New Roman CYR" w:hAnsi="Times New Roman CYR" w:cs="Times New Roman CYR"/>
              </w:rPr>
              <w:t>»</w:t>
            </w:r>
            <w:r w:rsidRPr="007900E1">
              <w:t xml:space="preserve">     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2.1.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EC687B">
            <w:pPr>
              <w:ind w:left="-2"/>
              <w:rPr>
                <w:rFonts w:ascii="Times New Roman CYR" w:hAnsi="Times New Roman CYR" w:cs="Times New Roman CYR"/>
              </w:rPr>
            </w:pPr>
            <w:r w:rsidRPr="00581D83">
              <w:t>Основное  мероприятие</w:t>
            </w:r>
            <w:r w:rsidRPr="008A1A73">
              <w:rPr>
                <w:rFonts w:ascii="Times New Roman CYR" w:hAnsi="Times New Roman CYR" w:cs="Times New Roman CYR"/>
              </w:rPr>
              <w:t xml:space="preserve"> </w:t>
            </w:r>
          </w:p>
          <w:p w:rsidR="00254DFC" w:rsidRPr="008A1A73" w:rsidRDefault="00254DFC" w:rsidP="00EC687B">
            <w:pPr>
              <w:ind w:left="-2"/>
              <w:rPr>
                <w:rFonts w:ascii="Times New Roman CYR" w:hAnsi="Times New Roman CYR" w:cs="Times New Roman CYR"/>
              </w:rPr>
            </w:pPr>
            <w:r w:rsidRPr="008A1A73">
              <w:rPr>
                <w:rFonts w:ascii="Times New Roman CYR" w:hAnsi="Times New Roman CYR" w:cs="Times New Roman CYR"/>
              </w:rPr>
              <w:t>Расходы  по выполнению функций муниципальными бюджетными образовательными учреждениями в соответствии</w:t>
            </w:r>
          </w:p>
          <w:p w:rsidR="00254DFC" w:rsidRPr="00581D83" w:rsidRDefault="00254DFC" w:rsidP="00796BC9">
            <w:pPr>
              <w:widowControl w:val="0"/>
              <w:autoSpaceDE w:val="0"/>
              <w:autoSpaceDN w:val="0"/>
              <w:adjustRightInd w:val="0"/>
            </w:pPr>
            <w:r w:rsidRPr="008A1A73">
              <w:rPr>
                <w:rFonts w:ascii="Times New Roman CYR" w:hAnsi="Times New Roman CYR" w:cs="Times New Roman CYR"/>
              </w:rPr>
              <w:t>с установленными муниципальными заданиями</w:t>
            </w:r>
            <w:r w:rsidRPr="00581D83">
              <w:t xml:space="preserve">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CD7558" w:rsidRDefault="00254DFC" w:rsidP="00CD755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</w:t>
            </w:r>
            <w:r w:rsidRPr="00CD7558">
              <w:rPr>
                <w:rFonts w:ascii="Times New Roman CYR" w:hAnsi="Times New Roman CYR" w:cs="Times New Roman CYR"/>
              </w:rPr>
              <w:t>одержание муниципальных бюджетных учреждений дополнительного образования спортивной направленности, выполнение ими уставной деятельности, укрепление их материально-технической базы.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24092,6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23942,6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150,0</w:t>
            </w: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796BC9">
            <w:pPr>
              <w:widowControl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796BC9">
            <w:pPr>
              <w:widowControl w:val="0"/>
              <w:autoSpaceDE w:val="0"/>
              <w:autoSpaceDN w:val="0"/>
              <w:adjustRightInd w:val="0"/>
            </w:pPr>
            <w:r>
              <w:t>Подпрограмма 3 «</w:t>
            </w:r>
            <w:r w:rsidRPr="001D0042">
              <w:t xml:space="preserve">Выполнение функций муниципальным бюджетным учреждением города Каменск-Шахтинский «Спортивный комплекс </w:t>
            </w:r>
            <w:r w:rsidRPr="001D0042">
              <w:rPr>
                <w:rFonts w:ascii="13" w:hAnsi="13" w:cs="13"/>
              </w:rPr>
              <w:t>«Прогресс»</w:t>
            </w:r>
            <w:r w:rsidRPr="001D0042">
              <w:t>, в том числе по оказанию муниципальных услуг в соответствии с установленным муниципальным заданием</w:t>
            </w:r>
            <w:r>
              <w:t>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581D83">
              <w:t>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8A1A73" w:rsidRDefault="00254DFC" w:rsidP="00796BC9">
            <w:pPr>
              <w:spacing w:line="252" w:lineRule="auto"/>
            </w:pPr>
            <w:r w:rsidRPr="00581D83">
              <w:t>Основное  мероприятие</w:t>
            </w:r>
            <w:r w:rsidRPr="008A1A73">
              <w:rPr>
                <w:rFonts w:ascii="Times New Roman CYR" w:hAnsi="Times New Roman CYR" w:cs="Times New Roman CYR"/>
              </w:rPr>
              <w:t xml:space="preserve"> Расходы по выполнению функций муниципальным бюджетным учреждением города Каменск-Шахтинский «Спортивный комплекс «Прогресс»</w:t>
            </w:r>
            <w:r w:rsidRPr="008A1A73">
              <w:t xml:space="preserve"> в соответствии с установленным</w:t>
            </w:r>
          </w:p>
          <w:p w:rsidR="00254DFC" w:rsidRPr="00CD7558" w:rsidRDefault="00254DFC" w:rsidP="00CD7558">
            <w:pPr>
              <w:ind w:left="-2"/>
              <w:rPr>
                <w:rFonts w:ascii="Times New Roman CYR" w:hAnsi="Times New Roman CYR" w:cs="Times New Roman CYR"/>
              </w:rPr>
            </w:pPr>
            <w:r w:rsidRPr="008A1A73">
              <w:t>муниципальным заданием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CD7558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558">
              <w:rPr>
                <w:rFonts w:ascii="13" w:hAnsi="13" w:cs="13"/>
              </w:rPr>
              <w:t xml:space="preserve">содержание муниципального </w:t>
            </w:r>
            <w:r w:rsidRPr="00CD7558">
              <w:t xml:space="preserve">бюджетного </w:t>
            </w:r>
            <w:r w:rsidRPr="00CD7558">
              <w:rPr>
                <w:rFonts w:ascii="13" w:hAnsi="13" w:cs="13"/>
              </w:rPr>
              <w:t xml:space="preserve">учреждения </w:t>
            </w:r>
            <w:r w:rsidRPr="00CD7558">
              <w:t>«С</w:t>
            </w:r>
            <w:r w:rsidRPr="00CD7558">
              <w:rPr>
                <w:rFonts w:ascii="13" w:hAnsi="13" w:cs="13"/>
              </w:rPr>
              <w:t>портивн</w:t>
            </w:r>
            <w:r w:rsidRPr="00CD7558">
              <w:t>ый</w:t>
            </w:r>
            <w:r w:rsidRPr="00CD7558">
              <w:rPr>
                <w:rFonts w:ascii="13" w:hAnsi="13" w:cs="13"/>
              </w:rPr>
              <w:t xml:space="preserve"> комплекс «Прогресс», выполнение им уставной деятельности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5583,5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5483,5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796BC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Подпрограмма 4 «Молодежь города Каменска на 2014-2020 годы»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8A7991">
              <w:t xml:space="preserve">тдел </w:t>
            </w:r>
            <w:r w:rsidRPr="008A7991">
              <w:rPr>
                <w:rFonts w:ascii="Times New Roman CYR" w:hAnsi="Times New Roman CYR" w:cs="Times New Roman CYR"/>
              </w:rPr>
              <w:t>ФКСЗМ</w:t>
            </w:r>
            <w:r>
              <w:rPr>
                <w:rFonts w:ascii="Times New Roman CYR" w:hAnsi="Times New Roman CYR" w:cs="Times New Roman CYR"/>
              </w:rPr>
              <w:t xml:space="preserve"> (ведущие специалисты по молодежной политике – Т.Н. Куликова, К.С. Шеромов)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4DFC" w:rsidRPr="00581D83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Default="00254DFC" w:rsidP="0086246E">
            <w:pPr>
              <w:ind w:left="-2"/>
              <w:rPr>
                <w:rFonts w:ascii="Times New Roman CYR" w:hAnsi="Times New Roman CYR" w:cs="Times New Roman CYR"/>
              </w:rPr>
            </w:pPr>
            <w:r w:rsidRPr="00581D83">
              <w:t>Основное  мероприятие</w:t>
            </w:r>
            <w:r w:rsidRPr="008A1A73">
              <w:rPr>
                <w:rFonts w:ascii="Times New Roman CYR" w:hAnsi="Times New Roman CYR" w:cs="Times New Roman CYR"/>
              </w:rPr>
              <w:t xml:space="preserve"> </w:t>
            </w:r>
            <w:r w:rsidRPr="005E4D08">
              <w:rPr>
                <w:kern w:val="28"/>
                <w:lang w:eastAsia="zh-CN"/>
              </w:rPr>
              <w:t>Содействие духовному, культурному, социальному и физическому развитию молодежи</w:t>
            </w:r>
          </w:p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DE72FD" w:rsidRDefault="00254DFC" w:rsidP="005C4214">
            <w:pPr>
              <w:widowControl w:val="0"/>
              <w:autoSpaceDE w:val="0"/>
              <w:autoSpaceDN w:val="0"/>
              <w:adjustRightInd w:val="0"/>
            </w:pPr>
            <w:r>
              <w:t>Повышение уровня просвещения, электоральной активности молодежи. Приобретение молодежью опыта организаторской деятельности,  развитие творческих и лидерских качеств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>в течение 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254DFC" w:rsidRPr="00A3328F"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581D83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1D83">
              <w:t xml:space="preserve">Итого по муниципальной </w:t>
            </w:r>
            <w:r w:rsidRPr="00581D83">
              <w:br/>
              <w:t>программе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DE72FD" w:rsidRDefault="00254DFC" w:rsidP="005C42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30966,7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30716,7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FC" w:rsidRPr="00A3328F" w:rsidRDefault="00254DFC" w:rsidP="00292DD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250,0</w:t>
            </w:r>
          </w:p>
        </w:tc>
      </w:tr>
    </w:tbl>
    <w:p w:rsidR="00254DFC" w:rsidRPr="00744E99" w:rsidRDefault="00254DFC" w:rsidP="00292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4DFC" w:rsidRDefault="00254DFC" w:rsidP="005123ED"/>
    <w:sectPr w:rsidR="00254DFC" w:rsidSect="00C35B77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DFC" w:rsidRDefault="00254DFC" w:rsidP="00E438B5">
      <w:r>
        <w:separator/>
      </w:r>
    </w:p>
  </w:endnote>
  <w:endnote w:type="continuationSeparator" w:id="0">
    <w:p w:rsidR="00254DFC" w:rsidRDefault="00254DFC" w:rsidP="00E43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DFC" w:rsidRDefault="00254DFC" w:rsidP="00E438B5">
      <w:r>
        <w:separator/>
      </w:r>
    </w:p>
  </w:footnote>
  <w:footnote w:type="continuationSeparator" w:id="0">
    <w:p w:rsidR="00254DFC" w:rsidRDefault="00254DFC" w:rsidP="00E438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7A3"/>
    <w:multiLevelType w:val="hybridMultilevel"/>
    <w:tmpl w:val="0EB201FA"/>
    <w:lvl w:ilvl="0" w:tplc="06761A2A">
      <w:start w:val="1"/>
      <w:numFmt w:val="bullet"/>
      <w:lvlText w:val=""/>
      <w:lvlJc w:val="left"/>
      <w:pPr>
        <w:ind w:left="71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9" w:hanging="360"/>
      </w:pPr>
      <w:rPr>
        <w:rFonts w:ascii="Wingdings" w:hAnsi="Wingdings" w:cs="Wingdings" w:hint="default"/>
      </w:rPr>
    </w:lvl>
  </w:abstractNum>
  <w:abstractNum w:abstractNumId="1">
    <w:nsid w:val="01345851"/>
    <w:multiLevelType w:val="multilevel"/>
    <w:tmpl w:val="FA841E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84A328A"/>
    <w:multiLevelType w:val="hybridMultilevel"/>
    <w:tmpl w:val="39EA4BA6"/>
    <w:lvl w:ilvl="0" w:tplc="2A4867D8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C81B8C"/>
    <w:multiLevelType w:val="multilevel"/>
    <w:tmpl w:val="DC3479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DF111F0"/>
    <w:multiLevelType w:val="hybridMultilevel"/>
    <w:tmpl w:val="8CE0F5D8"/>
    <w:lvl w:ilvl="0" w:tplc="E286BC1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272209DF"/>
    <w:multiLevelType w:val="hybridMultilevel"/>
    <w:tmpl w:val="2BE417DE"/>
    <w:lvl w:ilvl="0" w:tplc="0936A2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853D3"/>
    <w:multiLevelType w:val="hybridMultilevel"/>
    <w:tmpl w:val="20E2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E5B14"/>
    <w:multiLevelType w:val="hybridMultilevel"/>
    <w:tmpl w:val="9BA81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238EA"/>
    <w:multiLevelType w:val="multilevel"/>
    <w:tmpl w:val="D5A84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A6CC2"/>
    <w:multiLevelType w:val="hybridMultilevel"/>
    <w:tmpl w:val="2456491A"/>
    <w:lvl w:ilvl="0" w:tplc="D9B22184">
      <w:numFmt w:val="bullet"/>
      <w:lvlText w:val=""/>
      <w:lvlJc w:val="left"/>
      <w:pPr>
        <w:tabs>
          <w:tab w:val="num" w:pos="1736"/>
        </w:tabs>
        <w:ind w:left="1736" w:hanging="960"/>
      </w:pPr>
      <w:rPr>
        <w:rFonts w:ascii="Symbol" w:eastAsia="Times New Roman" w:hAnsi="Symbol" w:hint="default"/>
        <w:color w:val="000080"/>
      </w:rPr>
    </w:lvl>
    <w:lvl w:ilvl="1" w:tplc="04190003">
      <w:start w:val="1"/>
      <w:numFmt w:val="bullet"/>
      <w:lvlText w:val="o"/>
      <w:lvlJc w:val="left"/>
      <w:pPr>
        <w:tabs>
          <w:tab w:val="num" w:pos="1856"/>
        </w:tabs>
        <w:ind w:left="1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76"/>
        </w:tabs>
        <w:ind w:left="25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16"/>
        </w:tabs>
        <w:ind w:left="4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36"/>
        </w:tabs>
        <w:ind w:left="47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76"/>
        </w:tabs>
        <w:ind w:left="6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96"/>
        </w:tabs>
        <w:ind w:left="6896" w:hanging="360"/>
      </w:pPr>
      <w:rPr>
        <w:rFonts w:ascii="Wingdings" w:hAnsi="Wingdings" w:cs="Wingdings" w:hint="default"/>
      </w:rPr>
    </w:lvl>
  </w:abstractNum>
  <w:abstractNum w:abstractNumId="10">
    <w:nsid w:val="557C4B80"/>
    <w:multiLevelType w:val="multilevel"/>
    <w:tmpl w:val="75409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3A25DDF"/>
    <w:multiLevelType w:val="hybridMultilevel"/>
    <w:tmpl w:val="8E4EBB8A"/>
    <w:lvl w:ilvl="0" w:tplc="166EE0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BDC5174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1D3C00"/>
    <w:multiLevelType w:val="hybridMultilevel"/>
    <w:tmpl w:val="F9AA7D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8FA5978"/>
    <w:multiLevelType w:val="hybridMultilevel"/>
    <w:tmpl w:val="29F6458C"/>
    <w:lvl w:ilvl="0" w:tplc="862A8426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4"/>
  </w:num>
  <w:num w:numId="2">
    <w:abstractNumId w:val="1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7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98C"/>
    <w:rsid w:val="000037A8"/>
    <w:rsid w:val="00006787"/>
    <w:rsid w:val="00006F2D"/>
    <w:rsid w:val="0001551D"/>
    <w:rsid w:val="00023EBC"/>
    <w:rsid w:val="0003317D"/>
    <w:rsid w:val="00033FEA"/>
    <w:rsid w:val="000354B7"/>
    <w:rsid w:val="00037750"/>
    <w:rsid w:val="0007384E"/>
    <w:rsid w:val="00081406"/>
    <w:rsid w:val="000B2469"/>
    <w:rsid w:val="000B7D12"/>
    <w:rsid w:val="000C4891"/>
    <w:rsid w:val="000D79DC"/>
    <w:rsid w:val="000E365D"/>
    <w:rsid w:val="000E374A"/>
    <w:rsid w:val="000E6A94"/>
    <w:rsid w:val="000E730F"/>
    <w:rsid w:val="000E7854"/>
    <w:rsid w:val="001055CC"/>
    <w:rsid w:val="00105B95"/>
    <w:rsid w:val="0010624B"/>
    <w:rsid w:val="0010789A"/>
    <w:rsid w:val="001117CD"/>
    <w:rsid w:val="00126D4D"/>
    <w:rsid w:val="00127D1C"/>
    <w:rsid w:val="00133B0E"/>
    <w:rsid w:val="00136AC4"/>
    <w:rsid w:val="00146A40"/>
    <w:rsid w:val="001543EE"/>
    <w:rsid w:val="00155B1C"/>
    <w:rsid w:val="0015732E"/>
    <w:rsid w:val="00157845"/>
    <w:rsid w:val="00157E77"/>
    <w:rsid w:val="00160807"/>
    <w:rsid w:val="0018146D"/>
    <w:rsid w:val="00183124"/>
    <w:rsid w:val="0018436E"/>
    <w:rsid w:val="0018557B"/>
    <w:rsid w:val="001A3808"/>
    <w:rsid w:val="001A4A3E"/>
    <w:rsid w:val="001A5B21"/>
    <w:rsid w:val="001B586F"/>
    <w:rsid w:val="001C1FA4"/>
    <w:rsid w:val="001C5959"/>
    <w:rsid w:val="001C7209"/>
    <w:rsid w:val="001D0042"/>
    <w:rsid w:val="001D265A"/>
    <w:rsid w:val="001E1A25"/>
    <w:rsid w:val="001E3A61"/>
    <w:rsid w:val="00200464"/>
    <w:rsid w:val="00212576"/>
    <w:rsid w:val="00235E67"/>
    <w:rsid w:val="00241622"/>
    <w:rsid w:val="0024429A"/>
    <w:rsid w:val="00245072"/>
    <w:rsid w:val="00245B1D"/>
    <w:rsid w:val="00247953"/>
    <w:rsid w:val="00254DFC"/>
    <w:rsid w:val="00264ED2"/>
    <w:rsid w:val="00272AFD"/>
    <w:rsid w:val="002734D4"/>
    <w:rsid w:val="00292DD7"/>
    <w:rsid w:val="00293270"/>
    <w:rsid w:val="00297D09"/>
    <w:rsid w:val="002A0837"/>
    <w:rsid w:val="002A68B3"/>
    <w:rsid w:val="002B38A5"/>
    <w:rsid w:val="002D0619"/>
    <w:rsid w:val="002D0F92"/>
    <w:rsid w:val="002D2FB8"/>
    <w:rsid w:val="002E2761"/>
    <w:rsid w:val="002E35D3"/>
    <w:rsid w:val="002E646B"/>
    <w:rsid w:val="002E6598"/>
    <w:rsid w:val="002F79D9"/>
    <w:rsid w:val="00300B76"/>
    <w:rsid w:val="00302EE0"/>
    <w:rsid w:val="003041B9"/>
    <w:rsid w:val="0031068E"/>
    <w:rsid w:val="003147DE"/>
    <w:rsid w:val="00321785"/>
    <w:rsid w:val="003242B5"/>
    <w:rsid w:val="00324CAF"/>
    <w:rsid w:val="00326D14"/>
    <w:rsid w:val="00336EEF"/>
    <w:rsid w:val="00344DB3"/>
    <w:rsid w:val="003501DD"/>
    <w:rsid w:val="003506EF"/>
    <w:rsid w:val="0036131A"/>
    <w:rsid w:val="00367CCD"/>
    <w:rsid w:val="00375A4C"/>
    <w:rsid w:val="003970D7"/>
    <w:rsid w:val="003B045F"/>
    <w:rsid w:val="003B495E"/>
    <w:rsid w:val="003B517E"/>
    <w:rsid w:val="003C3D79"/>
    <w:rsid w:val="003C75B1"/>
    <w:rsid w:val="003D0544"/>
    <w:rsid w:val="003D19E0"/>
    <w:rsid w:val="003D7628"/>
    <w:rsid w:val="003E2C52"/>
    <w:rsid w:val="003E5235"/>
    <w:rsid w:val="003F1BB1"/>
    <w:rsid w:val="00402621"/>
    <w:rsid w:val="00414340"/>
    <w:rsid w:val="004151D2"/>
    <w:rsid w:val="004203DB"/>
    <w:rsid w:val="00424295"/>
    <w:rsid w:val="00430036"/>
    <w:rsid w:val="00436E8D"/>
    <w:rsid w:val="00441ABF"/>
    <w:rsid w:val="004506DC"/>
    <w:rsid w:val="0045650A"/>
    <w:rsid w:val="00464069"/>
    <w:rsid w:val="0046511F"/>
    <w:rsid w:val="004722E4"/>
    <w:rsid w:val="00482003"/>
    <w:rsid w:val="00495E31"/>
    <w:rsid w:val="004B0AFC"/>
    <w:rsid w:val="004B1D5E"/>
    <w:rsid w:val="004B3370"/>
    <w:rsid w:val="004C5D79"/>
    <w:rsid w:val="004C6744"/>
    <w:rsid w:val="004D227C"/>
    <w:rsid w:val="004D3173"/>
    <w:rsid w:val="004D779E"/>
    <w:rsid w:val="004E6548"/>
    <w:rsid w:val="004E6D9F"/>
    <w:rsid w:val="004F1051"/>
    <w:rsid w:val="004F3214"/>
    <w:rsid w:val="004F3BE1"/>
    <w:rsid w:val="004F7CC2"/>
    <w:rsid w:val="00501865"/>
    <w:rsid w:val="005054B2"/>
    <w:rsid w:val="005123ED"/>
    <w:rsid w:val="00512ACF"/>
    <w:rsid w:val="00524978"/>
    <w:rsid w:val="00526097"/>
    <w:rsid w:val="005266BA"/>
    <w:rsid w:val="00532B9B"/>
    <w:rsid w:val="00536FE2"/>
    <w:rsid w:val="00544A9B"/>
    <w:rsid w:val="00572950"/>
    <w:rsid w:val="005742B7"/>
    <w:rsid w:val="00580B1D"/>
    <w:rsid w:val="00581D83"/>
    <w:rsid w:val="00582561"/>
    <w:rsid w:val="00585850"/>
    <w:rsid w:val="00586C44"/>
    <w:rsid w:val="005942C9"/>
    <w:rsid w:val="005A2F5D"/>
    <w:rsid w:val="005A4F06"/>
    <w:rsid w:val="005B0F8B"/>
    <w:rsid w:val="005B3F82"/>
    <w:rsid w:val="005B4EB4"/>
    <w:rsid w:val="005B5301"/>
    <w:rsid w:val="005C3B6B"/>
    <w:rsid w:val="005C4214"/>
    <w:rsid w:val="005C705B"/>
    <w:rsid w:val="005C7ED6"/>
    <w:rsid w:val="005D2D49"/>
    <w:rsid w:val="005E4D08"/>
    <w:rsid w:val="005E70E7"/>
    <w:rsid w:val="00605436"/>
    <w:rsid w:val="0060661B"/>
    <w:rsid w:val="0062333F"/>
    <w:rsid w:val="00634FED"/>
    <w:rsid w:val="00640287"/>
    <w:rsid w:val="00657F3E"/>
    <w:rsid w:val="00663A1D"/>
    <w:rsid w:val="00664E6F"/>
    <w:rsid w:val="006673EB"/>
    <w:rsid w:val="00671D1C"/>
    <w:rsid w:val="00672CF4"/>
    <w:rsid w:val="00685FF9"/>
    <w:rsid w:val="006861A7"/>
    <w:rsid w:val="00686C1E"/>
    <w:rsid w:val="006926D3"/>
    <w:rsid w:val="00693C35"/>
    <w:rsid w:val="006A0C76"/>
    <w:rsid w:val="006A6AA0"/>
    <w:rsid w:val="006B0C8B"/>
    <w:rsid w:val="006B2B2B"/>
    <w:rsid w:val="006C354F"/>
    <w:rsid w:val="006C4E32"/>
    <w:rsid w:val="006C58BB"/>
    <w:rsid w:val="006C5FC8"/>
    <w:rsid w:val="006C636C"/>
    <w:rsid w:val="006C786C"/>
    <w:rsid w:val="006E3995"/>
    <w:rsid w:val="006E7892"/>
    <w:rsid w:val="006F5AE2"/>
    <w:rsid w:val="006F5CD4"/>
    <w:rsid w:val="006F5D33"/>
    <w:rsid w:val="006F6795"/>
    <w:rsid w:val="00701941"/>
    <w:rsid w:val="00705A05"/>
    <w:rsid w:val="007068D4"/>
    <w:rsid w:val="00710382"/>
    <w:rsid w:val="0071406A"/>
    <w:rsid w:val="00716307"/>
    <w:rsid w:val="00725D3E"/>
    <w:rsid w:val="00730636"/>
    <w:rsid w:val="00732D04"/>
    <w:rsid w:val="0073524D"/>
    <w:rsid w:val="00744E99"/>
    <w:rsid w:val="00750783"/>
    <w:rsid w:val="00751234"/>
    <w:rsid w:val="00760F4D"/>
    <w:rsid w:val="00762348"/>
    <w:rsid w:val="00776EB1"/>
    <w:rsid w:val="0077735F"/>
    <w:rsid w:val="00780692"/>
    <w:rsid w:val="00781A25"/>
    <w:rsid w:val="00783614"/>
    <w:rsid w:val="00784FF9"/>
    <w:rsid w:val="0078550A"/>
    <w:rsid w:val="007855E7"/>
    <w:rsid w:val="00787019"/>
    <w:rsid w:val="007900E1"/>
    <w:rsid w:val="00793E62"/>
    <w:rsid w:val="00796BC9"/>
    <w:rsid w:val="007A3E07"/>
    <w:rsid w:val="007A7810"/>
    <w:rsid w:val="007B1377"/>
    <w:rsid w:val="007B6367"/>
    <w:rsid w:val="007C117D"/>
    <w:rsid w:val="007C292E"/>
    <w:rsid w:val="007C35A5"/>
    <w:rsid w:val="007E14E1"/>
    <w:rsid w:val="007F07D3"/>
    <w:rsid w:val="007F4363"/>
    <w:rsid w:val="0080373F"/>
    <w:rsid w:val="008053A6"/>
    <w:rsid w:val="008152D1"/>
    <w:rsid w:val="00824630"/>
    <w:rsid w:val="008246F8"/>
    <w:rsid w:val="00825D0A"/>
    <w:rsid w:val="008377A1"/>
    <w:rsid w:val="008405D7"/>
    <w:rsid w:val="00843FB4"/>
    <w:rsid w:val="00845AB9"/>
    <w:rsid w:val="00846427"/>
    <w:rsid w:val="00851118"/>
    <w:rsid w:val="0086246E"/>
    <w:rsid w:val="00874B9D"/>
    <w:rsid w:val="0087734C"/>
    <w:rsid w:val="00886653"/>
    <w:rsid w:val="008915D9"/>
    <w:rsid w:val="00897E1E"/>
    <w:rsid w:val="008A1A73"/>
    <w:rsid w:val="008A25C7"/>
    <w:rsid w:val="008A5C08"/>
    <w:rsid w:val="008A7991"/>
    <w:rsid w:val="008A7A91"/>
    <w:rsid w:val="008B3F16"/>
    <w:rsid w:val="008B60D1"/>
    <w:rsid w:val="008D4B9F"/>
    <w:rsid w:val="008D6649"/>
    <w:rsid w:val="008E3A30"/>
    <w:rsid w:val="008E5293"/>
    <w:rsid w:val="008F1295"/>
    <w:rsid w:val="008F19A6"/>
    <w:rsid w:val="008F39FD"/>
    <w:rsid w:val="00910C8B"/>
    <w:rsid w:val="00912F76"/>
    <w:rsid w:val="00915BBC"/>
    <w:rsid w:val="00916ABA"/>
    <w:rsid w:val="00917BC1"/>
    <w:rsid w:val="0092593F"/>
    <w:rsid w:val="009352EF"/>
    <w:rsid w:val="00947E53"/>
    <w:rsid w:val="00952C3E"/>
    <w:rsid w:val="009571FE"/>
    <w:rsid w:val="0096309E"/>
    <w:rsid w:val="0096373E"/>
    <w:rsid w:val="00965C8F"/>
    <w:rsid w:val="00972C5A"/>
    <w:rsid w:val="00973546"/>
    <w:rsid w:val="00980F72"/>
    <w:rsid w:val="00986745"/>
    <w:rsid w:val="00986876"/>
    <w:rsid w:val="009900C3"/>
    <w:rsid w:val="00994116"/>
    <w:rsid w:val="00994F75"/>
    <w:rsid w:val="00996293"/>
    <w:rsid w:val="00997847"/>
    <w:rsid w:val="009A5503"/>
    <w:rsid w:val="009B2373"/>
    <w:rsid w:val="009B493A"/>
    <w:rsid w:val="009B4C23"/>
    <w:rsid w:val="009B4F3B"/>
    <w:rsid w:val="009C199D"/>
    <w:rsid w:val="009C4370"/>
    <w:rsid w:val="009C65DD"/>
    <w:rsid w:val="009E0610"/>
    <w:rsid w:val="009E23C4"/>
    <w:rsid w:val="009E2488"/>
    <w:rsid w:val="009E36C1"/>
    <w:rsid w:val="009E3725"/>
    <w:rsid w:val="009E57EC"/>
    <w:rsid w:val="00A02F68"/>
    <w:rsid w:val="00A0461B"/>
    <w:rsid w:val="00A10D73"/>
    <w:rsid w:val="00A22656"/>
    <w:rsid w:val="00A2488F"/>
    <w:rsid w:val="00A25B50"/>
    <w:rsid w:val="00A26F3E"/>
    <w:rsid w:val="00A31DD5"/>
    <w:rsid w:val="00A3328F"/>
    <w:rsid w:val="00A40789"/>
    <w:rsid w:val="00A40EFC"/>
    <w:rsid w:val="00A428BF"/>
    <w:rsid w:val="00A43F01"/>
    <w:rsid w:val="00A55B8C"/>
    <w:rsid w:val="00A572BB"/>
    <w:rsid w:val="00A5767C"/>
    <w:rsid w:val="00A60233"/>
    <w:rsid w:val="00A62857"/>
    <w:rsid w:val="00A66832"/>
    <w:rsid w:val="00A7097C"/>
    <w:rsid w:val="00A855C5"/>
    <w:rsid w:val="00A86BE9"/>
    <w:rsid w:val="00A9029D"/>
    <w:rsid w:val="00A9147B"/>
    <w:rsid w:val="00A92699"/>
    <w:rsid w:val="00A931F8"/>
    <w:rsid w:val="00A965F3"/>
    <w:rsid w:val="00AA0D33"/>
    <w:rsid w:val="00AA185F"/>
    <w:rsid w:val="00AA6BCE"/>
    <w:rsid w:val="00AA709D"/>
    <w:rsid w:val="00AB1D1D"/>
    <w:rsid w:val="00AB3CB5"/>
    <w:rsid w:val="00AC108F"/>
    <w:rsid w:val="00AC12FB"/>
    <w:rsid w:val="00AC1446"/>
    <w:rsid w:val="00AC43CA"/>
    <w:rsid w:val="00AC628B"/>
    <w:rsid w:val="00AD07BA"/>
    <w:rsid w:val="00AD35CC"/>
    <w:rsid w:val="00AE42BA"/>
    <w:rsid w:val="00AE4C4A"/>
    <w:rsid w:val="00AE4CCB"/>
    <w:rsid w:val="00AE6A6A"/>
    <w:rsid w:val="00AE7758"/>
    <w:rsid w:val="00B01A32"/>
    <w:rsid w:val="00B02060"/>
    <w:rsid w:val="00B02367"/>
    <w:rsid w:val="00B10272"/>
    <w:rsid w:val="00B11CBF"/>
    <w:rsid w:val="00B13632"/>
    <w:rsid w:val="00B14DFF"/>
    <w:rsid w:val="00B22365"/>
    <w:rsid w:val="00B239B8"/>
    <w:rsid w:val="00B30407"/>
    <w:rsid w:val="00B323DC"/>
    <w:rsid w:val="00B3279A"/>
    <w:rsid w:val="00B32CC4"/>
    <w:rsid w:val="00B376F5"/>
    <w:rsid w:val="00B41836"/>
    <w:rsid w:val="00B436B1"/>
    <w:rsid w:val="00B44FB3"/>
    <w:rsid w:val="00B4645C"/>
    <w:rsid w:val="00B50276"/>
    <w:rsid w:val="00B712BE"/>
    <w:rsid w:val="00B767D6"/>
    <w:rsid w:val="00B7684E"/>
    <w:rsid w:val="00B90DB7"/>
    <w:rsid w:val="00B9515B"/>
    <w:rsid w:val="00B96D29"/>
    <w:rsid w:val="00BA013B"/>
    <w:rsid w:val="00BA4253"/>
    <w:rsid w:val="00BA7B82"/>
    <w:rsid w:val="00BB1373"/>
    <w:rsid w:val="00BB5324"/>
    <w:rsid w:val="00BB5DBE"/>
    <w:rsid w:val="00BC3E12"/>
    <w:rsid w:val="00BC43AA"/>
    <w:rsid w:val="00BD03CA"/>
    <w:rsid w:val="00BD415B"/>
    <w:rsid w:val="00BE2C49"/>
    <w:rsid w:val="00BE3734"/>
    <w:rsid w:val="00BF27DB"/>
    <w:rsid w:val="00C03334"/>
    <w:rsid w:val="00C0498C"/>
    <w:rsid w:val="00C07AD0"/>
    <w:rsid w:val="00C107AD"/>
    <w:rsid w:val="00C15CB0"/>
    <w:rsid w:val="00C212E1"/>
    <w:rsid w:val="00C25136"/>
    <w:rsid w:val="00C35B77"/>
    <w:rsid w:val="00C404AA"/>
    <w:rsid w:val="00C50617"/>
    <w:rsid w:val="00C50D64"/>
    <w:rsid w:val="00C53A59"/>
    <w:rsid w:val="00C5449D"/>
    <w:rsid w:val="00C71297"/>
    <w:rsid w:val="00C73B9E"/>
    <w:rsid w:val="00C82E07"/>
    <w:rsid w:val="00C8462B"/>
    <w:rsid w:val="00C973C2"/>
    <w:rsid w:val="00CA15CE"/>
    <w:rsid w:val="00CB00A6"/>
    <w:rsid w:val="00CB23E0"/>
    <w:rsid w:val="00CB50A8"/>
    <w:rsid w:val="00CB6B87"/>
    <w:rsid w:val="00CC08E3"/>
    <w:rsid w:val="00CC6C61"/>
    <w:rsid w:val="00CD022C"/>
    <w:rsid w:val="00CD2A04"/>
    <w:rsid w:val="00CD444A"/>
    <w:rsid w:val="00CD584C"/>
    <w:rsid w:val="00CD7331"/>
    <w:rsid w:val="00CD7558"/>
    <w:rsid w:val="00CE37F8"/>
    <w:rsid w:val="00CE545B"/>
    <w:rsid w:val="00CF11C9"/>
    <w:rsid w:val="00D124F5"/>
    <w:rsid w:val="00D13AEC"/>
    <w:rsid w:val="00D164EB"/>
    <w:rsid w:val="00D1777E"/>
    <w:rsid w:val="00D23451"/>
    <w:rsid w:val="00D2552E"/>
    <w:rsid w:val="00D25751"/>
    <w:rsid w:val="00D44A20"/>
    <w:rsid w:val="00D45388"/>
    <w:rsid w:val="00D5247E"/>
    <w:rsid w:val="00D628EB"/>
    <w:rsid w:val="00D64376"/>
    <w:rsid w:val="00D6593C"/>
    <w:rsid w:val="00D71722"/>
    <w:rsid w:val="00D749B2"/>
    <w:rsid w:val="00D824D9"/>
    <w:rsid w:val="00D916AC"/>
    <w:rsid w:val="00DB1768"/>
    <w:rsid w:val="00DB5B81"/>
    <w:rsid w:val="00DC0524"/>
    <w:rsid w:val="00DC4311"/>
    <w:rsid w:val="00DD4363"/>
    <w:rsid w:val="00DD69F1"/>
    <w:rsid w:val="00DE72FD"/>
    <w:rsid w:val="00DF49A5"/>
    <w:rsid w:val="00DF57DA"/>
    <w:rsid w:val="00E00516"/>
    <w:rsid w:val="00E17411"/>
    <w:rsid w:val="00E25C49"/>
    <w:rsid w:val="00E42A6B"/>
    <w:rsid w:val="00E438B5"/>
    <w:rsid w:val="00E453C1"/>
    <w:rsid w:val="00E4734D"/>
    <w:rsid w:val="00E56A22"/>
    <w:rsid w:val="00E70CED"/>
    <w:rsid w:val="00E70F41"/>
    <w:rsid w:val="00E772F6"/>
    <w:rsid w:val="00EA3101"/>
    <w:rsid w:val="00EA5F7C"/>
    <w:rsid w:val="00EA7DEA"/>
    <w:rsid w:val="00EB5F34"/>
    <w:rsid w:val="00EB6A94"/>
    <w:rsid w:val="00EC0E62"/>
    <w:rsid w:val="00EC1331"/>
    <w:rsid w:val="00EC687B"/>
    <w:rsid w:val="00EC6BE2"/>
    <w:rsid w:val="00ED2D32"/>
    <w:rsid w:val="00ED3F49"/>
    <w:rsid w:val="00EE1084"/>
    <w:rsid w:val="00F024E8"/>
    <w:rsid w:val="00F03723"/>
    <w:rsid w:val="00F07EC2"/>
    <w:rsid w:val="00F108D3"/>
    <w:rsid w:val="00F231DF"/>
    <w:rsid w:val="00F2383B"/>
    <w:rsid w:val="00F2523D"/>
    <w:rsid w:val="00F27015"/>
    <w:rsid w:val="00F27947"/>
    <w:rsid w:val="00F3122C"/>
    <w:rsid w:val="00F33405"/>
    <w:rsid w:val="00F339E7"/>
    <w:rsid w:val="00F35553"/>
    <w:rsid w:val="00F51212"/>
    <w:rsid w:val="00F61888"/>
    <w:rsid w:val="00F67A1D"/>
    <w:rsid w:val="00F70773"/>
    <w:rsid w:val="00F8192F"/>
    <w:rsid w:val="00F82955"/>
    <w:rsid w:val="00F93793"/>
    <w:rsid w:val="00F97DEA"/>
    <w:rsid w:val="00FB2076"/>
    <w:rsid w:val="00FB5A6D"/>
    <w:rsid w:val="00FC46FA"/>
    <w:rsid w:val="00FC7811"/>
    <w:rsid w:val="00FE1138"/>
    <w:rsid w:val="00FE3BB9"/>
    <w:rsid w:val="00FE3E2B"/>
    <w:rsid w:val="00FE7FE7"/>
    <w:rsid w:val="00FF2834"/>
    <w:rsid w:val="00FF6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0498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06EF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6EF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6736"/>
      </w:tabs>
      <w:jc w:val="right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A4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506E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506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506E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506E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D4363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D436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06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506E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B3F8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506E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506E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506EF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506E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D436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D4363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C0498C"/>
    <w:pPr>
      <w:tabs>
        <w:tab w:val="left" w:pos="2790"/>
      </w:tabs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049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C0498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0498C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0498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0498C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character" w:customStyle="1" w:styleId="a">
    <w:name w:val="Основной текст_"/>
    <w:link w:val="1"/>
    <w:uiPriority w:val="99"/>
    <w:locked/>
    <w:rsid w:val="00C0498C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C0498C"/>
    <w:pPr>
      <w:shd w:val="clear" w:color="auto" w:fill="FFFFFF"/>
      <w:spacing w:before="420" w:after="300" w:line="624" w:lineRule="exact"/>
      <w:ind w:hanging="500"/>
      <w:jc w:val="center"/>
    </w:pPr>
    <w:rPr>
      <w:rFonts w:ascii="Calibri" w:eastAsia="Calibri" w:hAnsi="Calibri" w:cs="Calibri"/>
      <w:sz w:val="27"/>
      <w:szCs w:val="27"/>
      <w:shd w:val="clear" w:color="auto" w:fill="FFFFFF"/>
    </w:rPr>
  </w:style>
  <w:style w:type="paragraph" w:customStyle="1" w:styleId="a0">
    <w:name w:val="Знак"/>
    <w:basedOn w:val="Normal"/>
    <w:uiPriority w:val="99"/>
    <w:rsid w:val="00C0498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C0498C"/>
    <w:rPr>
      <w:b/>
      <w:bCs/>
    </w:rPr>
  </w:style>
  <w:style w:type="paragraph" w:customStyle="1" w:styleId="a1">
    <w:name w:val="Знак Знак Знак Знак Знак Знак Знак Знак Знак Знак Знак Знак Знак"/>
    <w:basedOn w:val="Normal"/>
    <w:uiPriority w:val="99"/>
    <w:rsid w:val="00C0498C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2">
    <w:name w:val="Знак Знак Знак Знак Знак Знак Знак Знак Знак Знак Знак Знак Знак Знак Знак Знак"/>
    <w:basedOn w:val="Normal"/>
    <w:uiPriority w:val="99"/>
    <w:rsid w:val="003506E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3506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506EF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3506E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06EF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506E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506EF"/>
    <w:rPr>
      <w:rFonts w:ascii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506E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06E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506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06E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DefaultParagraphFont"/>
    <w:link w:val="Footer"/>
    <w:uiPriority w:val="99"/>
    <w:locked/>
    <w:rsid w:val="003506EF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350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506EF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506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06E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 Знак Знак Знак Знак Знак Знак"/>
    <w:basedOn w:val="Normal"/>
    <w:uiPriority w:val="99"/>
    <w:rsid w:val="003506E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3506E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5">
    <w:name w:val="Знак Знак Знак Знак Знак Знак Знак Знак Знак Знак Знак Знак"/>
    <w:basedOn w:val="Normal"/>
    <w:uiPriority w:val="99"/>
    <w:rsid w:val="003506E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1"/>
    <w:basedOn w:val="Normal"/>
    <w:uiPriority w:val="99"/>
    <w:rsid w:val="003506E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0">
    <w:name w:val="consnormal"/>
    <w:basedOn w:val="Normal"/>
    <w:uiPriority w:val="99"/>
    <w:rsid w:val="003506EF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3506E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3506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3506E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506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alloonTextChar">
    <w:name w:val="Balloon Text Char"/>
    <w:uiPriority w:val="99"/>
    <w:locked/>
    <w:rsid w:val="003506EF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2"/>
    <w:uiPriority w:val="99"/>
    <w:semiHidden/>
    <w:rsid w:val="003506EF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5B3F82"/>
    <w:rPr>
      <w:rFonts w:ascii="Times New Roman" w:hAnsi="Times New Roman" w:cs="Times New Roman"/>
      <w:sz w:val="2"/>
      <w:szCs w:val="2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locked/>
    <w:rsid w:val="003506EF"/>
    <w:rPr>
      <w:rFonts w:ascii="Tahoma" w:hAnsi="Tahoma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99"/>
    <w:qFormat/>
    <w:rsid w:val="003506EF"/>
    <w:rPr>
      <w:i/>
      <w:iCs/>
    </w:rPr>
  </w:style>
  <w:style w:type="paragraph" w:customStyle="1" w:styleId="ConsPlusCell">
    <w:name w:val="ConsPlusCell"/>
    <w:uiPriority w:val="99"/>
    <w:rsid w:val="003506E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Normal"/>
    <w:uiPriority w:val="99"/>
    <w:rsid w:val="003506E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2">
    <w:name w:val="Знак Знак1"/>
    <w:uiPriority w:val="99"/>
    <w:locked/>
    <w:rsid w:val="003506EF"/>
    <w:rPr>
      <w:sz w:val="24"/>
      <w:szCs w:val="24"/>
      <w:lang w:val="ru-RU" w:eastAsia="ru-RU"/>
    </w:rPr>
  </w:style>
  <w:style w:type="paragraph" w:customStyle="1" w:styleId="ConsTitle">
    <w:name w:val="ConsTitle"/>
    <w:uiPriority w:val="99"/>
    <w:rsid w:val="003506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">
    <w:name w:val="Знак3"/>
    <w:basedOn w:val="Normal"/>
    <w:uiPriority w:val="99"/>
    <w:rsid w:val="003506E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3506EF"/>
    <w:rPr>
      <w:rFonts w:ascii="Arial" w:hAnsi="Arial" w:cs="Arial"/>
      <w:color w:val="auto"/>
      <w:sz w:val="20"/>
      <w:szCs w:val="20"/>
      <w:u w:val="none"/>
      <w:effect w:val="none"/>
    </w:rPr>
  </w:style>
  <w:style w:type="paragraph" w:customStyle="1" w:styleId="style2">
    <w:name w:val="style2"/>
    <w:basedOn w:val="Normal"/>
    <w:uiPriority w:val="99"/>
    <w:rsid w:val="003506EF"/>
    <w:pPr>
      <w:spacing w:before="100" w:beforeAutospacing="1" w:after="100" w:afterAutospacing="1"/>
    </w:pPr>
  </w:style>
  <w:style w:type="character" w:customStyle="1" w:styleId="fontstyle12">
    <w:name w:val="fontstyle12"/>
    <w:uiPriority w:val="99"/>
    <w:rsid w:val="003506EF"/>
  </w:style>
  <w:style w:type="paragraph" w:styleId="NoSpacing">
    <w:name w:val="No Spacing"/>
    <w:uiPriority w:val="99"/>
    <w:qFormat/>
    <w:rsid w:val="003506EF"/>
    <w:rPr>
      <w:rFonts w:eastAsia="Times New Roman" w:cs="Calibri"/>
    </w:rPr>
  </w:style>
  <w:style w:type="paragraph" w:customStyle="1" w:styleId="2">
    <w:name w:val="Знак2"/>
    <w:basedOn w:val="Normal"/>
    <w:uiPriority w:val="99"/>
    <w:rsid w:val="004B1D5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4">
    <w:name w:val="Знак4"/>
    <w:basedOn w:val="Normal"/>
    <w:uiPriority w:val="99"/>
    <w:rsid w:val="00A40789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40789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3F82"/>
    <w:rPr>
      <w:rFonts w:ascii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Normal"/>
    <w:uiPriority w:val="99"/>
    <w:rsid w:val="00A40789"/>
    <w:pPr>
      <w:ind w:left="720"/>
    </w:pPr>
    <w:rPr>
      <w:rFonts w:eastAsia="Calibri"/>
    </w:rPr>
  </w:style>
  <w:style w:type="character" w:customStyle="1" w:styleId="20">
    <w:name w:val="Знак Знак2"/>
    <w:uiPriority w:val="99"/>
    <w:rsid w:val="00A40789"/>
    <w:rPr>
      <w:b/>
      <w:bCs/>
      <w:sz w:val="24"/>
      <w:szCs w:val="24"/>
      <w:lang w:val="ru-RU" w:eastAsia="ru-RU"/>
    </w:rPr>
  </w:style>
  <w:style w:type="paragraph" w:customStyle="1" w:styleId="14">
    <w:name w:val="Без интервала1"/>
    <w:uiPriority w:val="99"/>
    <w:rsid w:val="00A40789"/>
    <w:rPr>
      <w:rFonts w:cs="Calibri"/>
    </w:rPr>
  </w:style>
  <w:style w:type="character" w:customStyle="1" w:styleId="12pt">
    <w:name w:val="Основной текст + 12 pt"/>
    <w:aliases w:val="Интервал 0 pt6"/>
    <w:basedOn w:val="DefaultParagraphFont"/>
    <w:uiPriority w:val="99"/>
    <w:rsid w:val="009E2488"/>
    <w:rPr>
      <w:rFonts w:ascii="Times New Roman" w:hAnsi="Times New Roman" w:cs="Times New Roman"/>
      <w:spacing w:val="1"/>
      <w:sz w:val="24"/>
      <w:szCs w:val="24"/>
      <w:u w:val="none"/>
      <w:effect w:val="none"/>
    </w:rPr>
  </w:style>
  <w:style w:type="paragraph" w:customStyle="1" w:styleId="Default">
    <w:name w:val="Default"/>
    <w:uiPriority w:val="99"/>
    <w:rsid w:val="009E24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845AB9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uiPriority w:val="99"/>
    <w:rsid w:val="00AA6BCE"/>
    <w:rPr>
      <w:rFonts w:eastAsia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locked/>
    <w:rsid w:val="009C65D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65DD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99"/>
    <w:qFormat/>
    <w:rsid w:val="00DD4363"/>
    <w:rPr>
      <w:b/>
      <w:bCs/>
      <w:i/>
      <w:iCs/>
      <w:color w:val="4F81BD"/>
    </w:rPr>
  </w:style>
  <w:style w:type="paragraph" w:customStyle="1" w:styleId="a6">
    <w:name w:val="Абзац списка"/>
    <w:basedOn w:val="Normal"/>
    <w:uiPriority w:val="99"/>
    <w:rsid w:val="00B767D6"/>
    <w:pPr>
      <w:spacing w:line="276" w:lineRule="auto"/>
      <w:ind w:left="720"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1508</TotalTime>
  <Pages>64</Pages>
  <Words>17365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61</cp:revision>
  <cp:lastPrinted>2013-09-15T10:06:00Z</cp:lastPrinted>
  <dcterms:created xsi:type="dcterms:W3CDTF">2013-09-11T14:20:00Z</dcterms:created>
  <dcterms:modified xsi:type="dcterms:W3CDTF">2013-09-15T15:05:00Z</dcterms:modified>
</cp:coreProperties>
</file>